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904FD36"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A004BA">
        <w:rPr>
          <w:rFonts w:cs="Arial"/>
          <w:color w:val="000000"/>
          <w:sz w:val="24"/>
          <w:szCs w:val="24"/>
        </w:rPr>
        <w:t>900332</w:t>
      </w:r>
    </w:p>
    <w:p w14:paraId="2700B07E" w14:textId="68B404E0" w:rsidR="003175E3" w:rsidRPr="008C4D7E" w:rsidRDefault="00353542" w:rsidP="003175E3">
      <w:pPr>
        <w:pStyle w:val="Header"/>
        <w:rPr>
          <w:noProof w:val="0"/>
          <w:lang w:val="en-GB"/>
        </w:rPr>
      </w:pPr>
      <w:r>
        <w:rPr>
          <w:rFonts w:eastAsia="SimSun"/>
          <w:sz w:val="24"/>
          <w:szCs w:val="24"/>
          <w:lang w:eastAsia="zh-CN"/>
        </w:rPr>
        <w:t>Athens, Greece</w:t>
      </w:r>
      <w:r w:rsidR="003175E3" w:rsidRPr="002E7CB7">
        <w:rPr>
          <w:rFonts w:eastAsia="SimSun"/>
          <w:sz w:val="24"/>
          <w:szCs w:val="24"/>
          <w:lang w:eastAsia="zh-CN"/>
        </w:rPr>
        <w:t xml:space="preserve">, </w:t>
      </w:r>
      <w:r>
        <w:rPr>
          <w:rFonts w:eastAsia="SimSun"/>
          <w:sz w:val="24"/>
          <w:szCs w:val="24"/>
          <w:lang w:eastAsia="zh-CN"/>
        </w:rPr>
        <w:t>25</w:t>
      </w:r>
      <w:r w:rsidRPr="00353542">
        <w:rPr>
          <w:rFonts w:eastAsia="SimSun"/>
          <w:sz w:val="24"/>
          <w:szCs w:val="24"/>
          <w:vertAlign w:val="superscript"/>
          <w:lang w:eastAsia="zh-CN"/>
        </w:rPr>
        <w:t>th</w:t>
      </w:r>
      <w:r>
        <w:rPr>
          <w:rFonts w:eastAsia="SimSun"/>
          <w:sz w:val="24"/>
          <w:szCs w:val="24"/>
          <w:lang w:eastAsia="zh-CN"/>
        </w:rPr>
        <w:t xml:space="preserve"> Feb – 1</w:t>
      </w:r>
      <w:r w:rsidRPr="00353542">
        <w:rPr>
          <w:rFonts w:eastAsia="SimSun"/>
          <w:sz w:val="24"/>
          <w:szCs w:val="24"/>
          <w:vertAlign w:val="superscript"/>
          <w:lang w:eastAsia="zh-CN"/>
        </w:rPr>
        <w:t>st</w:t>
      </w:r>
      <w:r>
        <w:rPr>
          <w:rFonts w:eastAsia="SimSun"/>
          <w:sz w:val="24"/>
          <w:szCs w:val="24"/>
          <w:lang w:eastAsia="zh-CN"/>
        </w:rPr>
        <w:t xml:space="preserve"> March</w:t>
      </w:r>
      <w:r w:rsidR="003175E3" w:rsidRPr="002E7CB7">
        <w:rPr>
          <w:rFonts w:eastAsia="SimSun"/>
          <w:sz w:val="24"/>
          <w:szCs w:val="24"/>
          <w:lang w:eastAsia="zh-CN"/>
        </w:rPr>
        <w:t>, 201</w:t>
      </w:r>
      <w:r>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98CE33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46208">
        <w:rPr>
          <w:rFonts w:ascii="Arial" w:hAnsi="Arial"/>
          <w:sz w:val="24"/>
          <w:lang w:val="en-US"/>
        </w:rPr>
        <w:t>4.2.3.2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892043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FE0F09">
        <w:rPr>
          <w:rFonts w:ascii="Arial" w:hAnsi="Arial"/>
          <w:sz w:val="24"/>
          <w:lang w:val="en-US"/>
        </w:rPr>
        <w:t xml:space="preserve">On UE transmit timing accuracy tests for category NB1 UE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66C30C0D" w:rsidR="003A3520" w:rsidRDefault="009046D1" w:rsidP="00017422">
      <w:pPr>
        <w:pStyle w:val="Heading1"/>
        <w:rPr>
          <w:lang w:val="en-US"/>
        </w:rPr>
      </w:pPr>
      <w:r>
        <w:rPr>
          <w:lang w:val="en-US"/>
        </w:rPr>
        <w:t>Introduction</w:t>
      </w:r>
    </w:p>
    <w:p w14:paraId="63B22E1B" w14:textId="52FC857D" w:rsidR="00E7044A" w:rsidRDefault="0095711C" w:rsidP="00E7044A">
      <w:pPr>
        <w:rPr>
          <w:lang w:val="en-US"/>
        </w:rPr>
      </w:pPr>
      <w:r>
        <w:rPr>
          <w:lang w:val="en-US"/>
        </w:rPr>
        <w:t xml:space="preserve">The requirements for UE transmit timing for NB-IoT and </w:t>
      </w:r>
      <w:r w:rsidR="006463BF">
        <w:rPr>
          <w:lang w:val="en-US"/>
        </w:rPr>
        <w:t>category M1 UE are defined in Sections 7.20 and 7.24 of [1], respectively. In both sections, the following common requirement is specified:</w:t>
      </w:r>
    </w:p>
    <w:p w14:paraId="3C99ECB2" w14:textId="4AA47309" w:rsidR="006463BF" w:rsidRDefault="006463BF" w:rsidP="00E7044A">
      <w:pPr>
        <w:rPr>
          <w:lang w:val="en-US"/>
        </w:rPr>
      </w:pPr>
      <w:r>
        <w:rPr>
          <w:lang w:val="en-US"/>
        </w:rPr>
        <w:t>“When a repetition period is configured on the uplink for which R&gt;1, the UE shall not adjust the uplink transmission timing autonomously during an ongoing repetition period other than at initial transmission.”</w:t>
      </w:r>
    </w:p>
    <w:p w14:paraId="21DDEDBF" w14:textId="4A8C5D72" w:rsidR="006463BF" w:rsidRDefault="006463BF" w:rsidP="00E7044A">
      <w:pPr>
        <w:rPr>
          <w:lang w:val="en-US"/>
        </w:rPr>
      </w:pPr>
      <w:r>
        <w:rPr>
          <w:lang w:val="en-US"/>
        </w:rPr>
        <w:t xml:space="preserve">The test that enforces these requirements for NB-IoT UE in enhanced coverage (i.e., R&gt;1) is specified in Section A.7.1.18. Similar test is defined for Cat-M1 UE in CE Mode B in Section A.7.1.15. However, the requirements for these two tests are not defined consistently. </w:t>
      </w:r>
    </w:p>
    <w:p w14:paraId="05E9C359" w14:textId="450059CE" w:rsidR="006463BF" w:rsidRDefault="006463BF" w:rsidP="00E7044A">
      <w:pPr>
        <w:rPr>
          <w:lang w:val="en-US"/>
        </w:rPr>
      </w:pPr>
      <w:r>
        <w:rPr>
          <w:lang w:val="en-US"/>
        </w:rPr>
        <w:t>For A.7.1.15 (Cat M1), the test requirements are:</w:t>
      </w:r>
    </w:p>
    <w:p w14:paraId="2A25011C" w14:textId="46F35E53" w:rsidR="00E7044A" w:rsidRDefault="00E7044A" w:rsidP="00E7044A">
      <w:pPr>
        <w:rPr>
          <w:lang w:val="en-US"/>
        </w:rPr>
      </w:pPr>
      <w:r w:rsidRPr="0074147F">
        <w:rPr>
          <w:noProof/>
          <w:lang w:val="en-US" w:eastAsia="zh-CN"/>
        </w:rPr>
        <mc:AlternateContent>
          <mc:Choice Requires="wps">
            <w:drawing>
              <wp:inline distT="0" distB="0" distL="0" distR="0" wp14:anchorId="32186148" wp14:editId="5FBF3F7C">
                <wp:extent cx="5881420" cy="4543425"/>
                <wp:effectExtent l="0" t="0" r="2413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543425"/>
                        </a:xfrm>
                        <a:prstGeom prst="rect">
                          <a:avLst/>
                        </a:prstGeom>
                        <a:solidFill>
                          <a:srgbClr val="FFFFFF"/>
                        </a:solidFill>
                        <a:ln w="9525">
                          <a:solidFill>
                            <a:srgbClr val="000000"/>
                          </a:solidFill>
                          <a:miter lim="800000"/>
                          <a:headEnd/>
                          <a:tailEnd/>
                        </a:ln>
                      </wps:spPr>
                      <wps:txbx>
                        <w:txbxContent>
                          <w:p w14:paraId="704AD2C6" w14:textId="77777777" w:rsidR="006463BF" w:rsidRPr="0060270B" w:rsidRDefault="006463BF" w:rsidP="006463BF">
                            <w:pPr>
                              <w:pStyle w:val="Heading4"/>
                              <w:numPr>
                                <w:ilvl w:val="0"/>
                                <w:numId w:val="0"/>
                              </w:numPr>
                              <w:ind w:left="864" w:hanging="864"/>
                            </w:pPr>
                            <w:r w:rsidRPr="0060270B">
                              <w:rPr>
                                <w:rFonts w:cs="v4.2.0"/>
                              </w:rPr>
                              <w:t>A.7.1.15.2</w:t>
                            </w:r>
                            <w:r w:rsidRPr="0060270B">
                              <w:rPr>
                                <w:rFonts w:cs="v4.2.0"/>
                              </w:rPr>
                              <w:tab/>
                              <w:t>Test Requirements</w:t>
                            </w:r>
                          </w:p>
                          <w:p w14:paraId="0184DF48" w14:textId="77777777" w:rsidR="006463BF" w:rsidRPr="0060270B" w:rsidRDefault="006463BF" w:rsidP="006463BF">
                            <w:r w:rsidRPr="0060270B">
                              <w:t xml:space="preserve">For parameters specified in Tables A.7.1.15.1-1 and A.7.1.15.1-2, the initial transmit timing accuracy, the maximum amount of timing change in one adjustment, the minimum and the maximum adjustment rate shall be within the limits defined in clause 7.24.2. The UE shall not adjust the </w:t>
                            </w:r>
                            <w:proofErr w:type="spellStart"/>
                            <w:r w:rsidRPr="0060270B">
                              <w:t>the</w:t>
                            </w:r>
                            <w:proofErr w:type="spellEnd"/>
                            <w:r w:rsidRPr="0060270B">
                              <w:t xml:space="preserve"> transmission timing autonomously during an ongoing repetition period. Adjustments can only be done at the end of a last subframe in a repetition period.</w:t>
                            </w:r>
                          </w:p>
                          <w:p w14:paraId="61768F9E" w14:textId="77777777" w:rsidR="006463BF" w:rsidRPr="0060270B" w:rsidRDefault="006463BF" w:rsidP="006463BF">
                            <w:r w:rsidRPr="0060270B">
                              <w:t>The following sequence of events shall be used to verify that the requirements are met.</w:t>
                            </w:r>
                          </w:p>
                          <w:p w14:paraId="1C707EA9" w14:textId="77777777" w:rsidR="006463BF" w:rsidRPr="0060270B" w:rsidRDefault="006463BF" w:rsidP="006463BF">
                            <w:r w:rsidRPr="0060270B">
                              <w:rPr>
                                <w:lang w:eastAsia="zh-CN"/>
                              </w:rPr>
                              <w:t xml:space="preserve">For the 10MHz channel </w:t>
                            </w:r>
                            <w:r w:rsidRPr="0060270B">
                              <w:rPr>
                                <w:rFonts w:hint="eastAsia"/>
                              </w:rPr>
                              <w:t>bandwidth</w:t>
                            </w:r>
                            <w:r w:rsidRPr="0060270B">
                              <w:rPr>
                                <w:lang w:eastAsia="zh-CN"/>
                              </w:rPr>
                              <w:t>, t</w:t>
                            </w:r>
                            <w:r w:rsidRPr="0060270B">
                              <w:t xml:space="preserve">he test sequence shall be carried out in RRC_CONNECTED for both non-DRX </w:t>
                            </w:r>
                            <w:r w:rsidRPr="0060270B">
                              <w:rPr>
                                <w:rFonts w:hint="eastAsia"/>
                              </w:rPr>
                              <w:t xml:space="preserve">(for Test1) </w:t>
                            </w:r>
                            <w:r w:rsidRPr="0060270B">
                              <w:t xml:space="preserve">and DRX with a cycle length of 80 </w:t>
                            </w:r>
                            <w:proofErr w:type="spellStart"/>
                            <w:r w:rsidRPr="0060270B">
                              <w:t>ms</w:t>
                            </w:r>
                            <w:proofErr w:type="spellEnd"/>
                            <w:r w:rsidRPr="0060270B">
                              <w:t xml:space="preserve"> </w:t>
                            </w:r>
                            <w:r w:rsidRPr="0060270B">
                              <w:rPr>
                                <w:rFonts w:hint="eastAsia"/>
                              </w:rPr>
                              <w:t xml:space="preserve">or </w:t>
                            </w:r>
                            <w:r w:rsidRPr="0060270B">
                              <w:t xml:space="preserve">a cycle length of </w:t>
                            </w:r>
                            <w:r w:rsidRPr="0060270B">
                              <w:rPr>
                                <w:rFonts w:hint="eastAsia"/>
                              </w:rPr>
                              <w:t>640</w:t>
                            </w:r>
                            <w:r w:rsidRPr="0060270B">
                              <w:t xml:space="preserve"> </w:t>
                            </w:r>
                            <w:proofErr w:type="spellStart"/>
                            <w:r w:rsidRPr="0060270B">
                              <w:t>ms</w:t>
                            </w:r>
                            <w:proofErr w:type="spellEnd"/>
                            <w:r w:rsidRPr="0060270B">
                              <w:t xml:space="preserve"> (Tests </w:t>
                            </w:r>
                            <w:r w:rsidRPr="0060270B">
                              <w:rPr>
                                <w:rFonts w:hint="eastAsia"/>
                              </w:rPr>
                              <w:t>2</w:t>
                            </w:r>
                            <w:r w:rsidRPr="0060270B">
                              <w:t xml:space="preserve"> and 3, respectively):</w:t>
                            </w:r>
                          </w:p>
                          <w:p w14:paraId="22B7EBAB" w14:textId="77777777" w:rsidR="006463BF" w:rsidRPr="0060270B" w:rsidRDefault="006463BF" w:rsidP="006463BF">
                            <w:pPr>
                              <w:pStyle w:val="B10"/>
                            </w:pPr>
                            <w:r w:rsidRPr="0060270B">
                              <w:t xml:space="preserve">a) </w:t>
                            </w:r>
                            <w:r w:rsidRPr="0060270B">
                              <w:tab/>
                              <w:t>After a connection is set up with the cell, the test system shall verify that the UE transmit timing offset is within N</w:t>
                            </w:r>
                            <w:r w:rsidRPr="0060270B">
                              <w:rPr>
                                <w:vertAlign w:val="subscript"/>
                              </w:rPr>
                              <w:t>TA</w:t>
                            </w:r>
                            <w:r w:rsidRPr="0060270B">
                              <w:t>×T</w:t>
                            </w:r>
                            <w:r w:rsidRPr="0060270B">
                              <w:rPr>
                                <w:vertAlign w:val="subscript"/>
                              </w:rPr>
                              <w:t xml:space="preserve">S   </w:t>
                            </w:r>
                            <w:r w:rsidRPr="0060270B">
                              <w:t xml:space="preserve">± </w:t>
                            </w:r>
                            <w:r w:rsidRPr="0060270B">
                              <w:rPr>
                                <w:rFonts w:hint="eastAsia"/>
                              </w:rPr>
                              <w:t>48</w:t>
                            </w:r>
                            <w:r w:rsidRPr="0060270B">
                              <w:t>×T</w:t>
                            </w:r>
                            <w:r w:rsidRPr="0060270B">
                              <w:rPr>
                                <w:vertAlign w:val="subscript"/>
                              </w:rPr>
                              <w:t>S</w:t>
                            </w:r>
                            <w:r w:rsidRPr="0060270B">
                              <w:t xml:space="preserve"> with respect to the first detected path (in time)</w:t>
                            </w:r>
                            <w:r w:rsidRPr="0060270B">
                              <w:rPr>
                                <w:rFonts w:cs="v4.2.0"/>
                              </w:rPr>
                              <w:t xml:space="preserve"> of the corresponding downlink frame of cell 1</w:t>
                            </w:r>
                            <w:r w:rsidRPr="0060270B">
                              <w:t>.</w:t>
                            </w:r>
                          </w:p>
                          <w:p w14:paraId="04D8C389" w14:textId="77777777" w:rsidR="006463BF" w:rsidRPr="0060270B" w:rsidRDefault="006463BF" w:rsidP="006463BF">
                            <w:pPr>
                              <w:pStyle w:val="B10"/>
                            </w:pPr>
                            <w:r w:rsidRPr="0060270B">
                              <w:t xml:space="preserve">b) </w:t>
                            </w:r>
                            <w:r w:rsidRPr="0060270B">
                              <w:tab/>
                              <w:t>The test system adjusts the downlink transmit timing for the cell by +64</w:t>
                            </w:r>
                            <w:r w:rsidRPr="0060270B">
                              <w:sym w:font="Symbol" w:char="F0B4"/>
                            </w:r>
                            <w:r w:rsidRPr="0060270B">
                              <w:t>T</w:t>
                            </w:r>
                            <w:r w:rsidRPr="0060270B">
                              <w:rPr>
                                <w:vertAlign w:val="subscript"/>
                              </w:rPr>
                              <w:t>S</w:t>
                            </w:r>
                            <w:r w:rsidRPr="0060270B">
                              <w:t xml:space="preserve"> (</w:t>
                            </w:r>
                            <w:r w:rsidRPr="0060270B">
                              <w:rPr>
                                <w:rFonts w:hint="eastAsia"/>
                              </w:rPr>
                              <w:t xml:space="preserve">for </w:t>
                            </w:r>
                            <w:r w:rsidRPr="0060270B">
                              <w:rPr>
                                <w:rFonts w:hint="eastAsia"/>
                                <w:lang w:eastAsia="zh-CN"/>
                              </w:rPr>
                              <w:t xml:space="preserve">Test 1 and </w:t>
                            </w:r>
                            <w:r w:rsidRPr="0060270B">
                              <w:rPr>
                                <w:rFonts w:hint="eastAsia"/>
                              </w:rPr>
                              <w:t>Test 2</w:t>
                            </w:r>
                            <w:r w:rsidRPr="0060270B">
                              <w:t xml:space="preserve">) </w:t>
                            </w:r>
                            <w:r w:rsidRPr="0060270B">
                              <w:rPr>
                                <w:rFonts w:hint="eastAsia"/>
                              </w:rPr>
                              <w:t xml:space="preserve">or </w:t>
                            </w:r>
                            <w:r w:rsidRPr="0060270B">
                              <w:t>+</w:t>
                            </w:r>
                            <w:r w:rsidRPr="0060270B">
                              <w:rPr>
                                <w:rFonts w:hint="eastAsia"/>
                              </w:rPr>
                              <w:t>32</w:t>
                            </w:r>
                            <w:r w:rsidRPr="0060270B">
                              <w:sym w:font="Symbol" w:char="F0B4"/>
                            </w:r>
                            <w:r w:rsidRPr="0060270B">
                              <w:t>T</w:t>
                            </w:r>
                            <w:r w:rsidRPr="0060270B">
                              <w:rPr>
                                <w:vertAlign w:val="subscript"/>
                              </w:rPr>
                              <w:t>S</w:t>
                            </w:r>
                            <w:r w:rsidRPr="0060270B">
                              <w:t xml:space="preserve"> (</w:t>
                            </w:r>
                            <w:r w:rsidRPr="0060270B">
                              <w:rPr>
                                <w:rFonts w:hint="eastAsia"/>
                              </w:rPr>
                              <w:t xml:space="preserve">for Test </w:t>
                            </w:r>
                            <w:r w:rsidRPr="0060270B">
                              <w:t>3) compared to that in (a).</w:t>
                            </w:r>
                          </w:p>
                          <w:p w14:paraId="0AD20C08" w14:textId="77777777" w:rsidR="006463BF" w:rsidRPr="0060270B" w:rsidRDefault="006463BF" w:rsidP="006463BF">
                            <w:pPr>
                              <w:pStyle w:val="B10"/>
                            </w:pPr>
                            <w:r w:rsidRPr="0060270B">
                              <w:t xml:space="preserve">c) </w:t>
                            </w:r>
                            <w:r w:rsidRPr="0060270B">
                              <w:tab/>
                              <w:t>The test system shall verify that for Test 1 the adjustment step size and the adjustment rate shall be according to the requirements in clause 7.24.2 until the UE transmit timing offset is within N</w:t>
                            </w:r>
                            <w:r w:rsidRPr="0060270B">
                              <w:rPr>
                                <w:vertAlign w:val="subscript"/>
                              </w:rPr>
                              <w:t>TA</w:t>
                            </w:r>
                            <w:r w:rsidRPr="0060270B">
                              <w:t>×</w:t>
                            </w:r>
                            <w:proofErr w:type="gramStart"/>
                            <w:r w:rsidRPr="0060270B">
                              <w:t>T</w:t>
                            </w:r>
                            <w:r w:rsidRPr="0060270B">
                              <w:rPr>
                                <w:vertAlign w:val="subscript"/>
                              </w:rPr>
                              <w:t xml:space="preserve">S  </w:t>
                            </w:r>
                            <w:r w:rsidRPr="0060270B">
                              <w:t>±</w:t>
                            </w:r>
                            <w:proofErr w:type="gramEnd"/>
                            <w:r w:rsidRPr="0060270B">
                              <w:t xml:space="preserve"> </w:t>
                            </w:r>
                            <w:r w:rsidRPr="0060270B">
                              <w:rPr>
                                <w:rFonts w:hint="eastAsia"/>
                              </w:rPr>
                              <w:t>48</w:t>
                            </w:r>
                            <w:r w:rsidRPr="0060270B">
                              <w:t>×T</w:t>
                            </w:r>
                            <w:r w:rsidRPr="0060270B">
                              <w:rPr>
                                <w:vertAlign w:val="subscript"/>
                              </w:rPr>
                              <w:t>S</w:t>
                            </w:r>
                            <w:r w:rsidRPr="0060270B">
                              <w:t xml:space="preserve"> with respect to the first detected path (in time) </w:t>
                            </w:r>
                            <w:r w:rsidRPr="0060270B">
                              <w:rPr>
                                <w:rFonts w:cs="v4.2.0"/>
                              </w:rPr>
                              <w:t>of the corresponding downlink frame of cell 1</w:t>
                            </w:r>
                            <w:r w:rsidRPr="0060270B">
                              <w:t>. Skip this step for Test 2</w:t>
                            </w:r>
                            <w:r w:rsidRPr="0060270B">
                              <w:rPr>
                                <w:rFonts w:hint="eastAsia"/>
                                <w:lang w:eastAsia="zh-CN"/>
                              </w:rPr>
                              <w:t xml:space="preserve"> and Test </w:t>
                            </w:r>
                            <w:r w:rsidRPr="0060270B">
                              <w:rPr>
                                <w:lang w:eastAsia="zh-CN"/>
                              </w:rPr>
                              <w:t>3</w:t>
                            </w:r>
                            <w:r w:rsidRPr="0060270B">
                              <w:t>.</w:t>
                            </w:r>
                          </w:p>
                          <w:p w14:paraId="3724374B" w14:textId="77777777" w:rsidR="006463BF" w:rsidRPr="0060270B" w:rsidRDefault="006463BF" w:rsidP="006463BF">
                            <w:pPr>
                              <w:pStyle w:val="B10"/>
                            </w:pPr>
                            <w:r w:rsidRPr="0060270B">
                              <w:t xml:space="preserve">d) </w:t>
                            </w:r>
                            <w:r w:rsidRPr="0060270B">
                              <w:tab/>
                              <w:t>The test system shall verify that the UE transmit timing offset stays within N</w:t>
                            </w:r>
                            <w:r w:rsidRPr="0060270B">
                              <w:rPr>
                                <w:vertAlign w:val="subscript"/>
                              </w:rPr>
                              <w:t>TA</w:t>
                            </w:r>
                            <w:r w:rsidRPr="0060270B">
                              <w:t>×</w:t>
                            </w:r>
                            <w:proofErr w:type="gramStart"/>
                            <w:r w:rsidRPr="0060270B">
                              <w:t>T</w:t>
                            </w:r>
                            <w:r w:rsidRPr="0060270B">
                              <w:rPr>
                                <w:vertAlign w:val="subscript"/>
                              </w:rPr>
                              <w:t xml:space="preserve">S  </w:t>
                            </w:r>
                            <w:r w:rsidRPr="0060270B">
                              <w:t>±</w:t>
                            </w:r>
                            <w:proofErr w:type="gramEnd"/>
                            <w:r w:rsidRPr="0060270B">
                              <w:t xml:space="preserve"> </w:t>
                            </w:r>
                            <w:r w:rsidRPr="0060270B">
                              <w:rPr>
                                <w:rFonts w:hint="eastAsia"/>
                              </w:rPr>
                              <w:t>48</w:t>
                            </w:r>
                            <w:r w:rsidRPr="0060270B">
                              <w:t>×T</w:t>
                            </w:r>
                            <w:r w:rsidRPr="0060270B">
                              <w:rPr>
                                <w:vertAlign w:val="subscript"/>
                              </w:rPr>
                              <w:t xml:space="preserve">S </w:t>
                            </w:r>
                            <w:r w:rsidRPr="0060270B">
                              <w:t xml:space="preserve">with respect to the first detected path  (in time) </w:t>
                            </w:r>
                            <w:r w:rsidRPr="0060270B">
                              <w:rPr>
                                <w:rFonts w:cs="v4.2.0"/>
                              </w:rPr>
                              <w:t>of the corresponding downlink frame of cell 1</w:t>
                            </w:r>
                            <w:r w:rsidRPr="0060270B">
                              <w:t>.</w:t>
                            </w:r>
                            <w:r w:rsidRPr="0060270B">
                              <w:rPr>
                                <w:rFonts w:hint="eastAsia"/>
                                <w:lang w:eastAsia="zh-CN"/>
                              </w:rPr>
                              <w:t xml:space="preserve"> For test 2 and test </w:t>
                            </w:r>
                            <w:r w:rsidRPr="0060270B">
                              <w:rPr>
                                <w:lang w:eastAsia="zh-CN"/>
                              </w:rPr>
                              <w:t>3</w:t>
                            </w:r>
                            <w:r w:rsidRPr="0060270B">
                              <w:rPr>
                                <w:rFonts w:hint="eastAsia"/>
                                <w:lang w:eastAsia="zh-CN"/>
                              </w:rPr>
                              <w:t xml:space="preserve"> the </w:t>
                            </w:r>
                            <w:r w:rsidRPr="0060270B">
                              <w:t>UE transmit timing offset</w:t>
                            </w:r>
                            <w:r w:rsidRPr="0060270B">
                              <w:rPr>
                                <w:rFonts w:hint="eastAsia"/>
                                <w:lang w:eastAsia="zh-CN"/>
                              </w:rPr>
                              <w:t xml:space="preserve"> shall be verified for the first transmission in the DRX cycle immediately after DL timing adjustment.</w:t>
                            </w:r>
                          </w:p>
                          <w:p w14:paraId="3560F10B" w14:textId="77777777" w:rsidR="00E411D4" w:rsidRPr="00E7044A" w:rsidRDefault="00E411D4" w:rsidP="00E7044A">
                            <w:pPr>
                              <w:rPr>
                                <w:sz w:val="18"/>
                                <w:szCs w:val="18"/>
                                <w:lang w:val="en-US"/>
                              </w:rPr>
                            </w:pPr>
                          </w:p>
                        </w:txbxContent>
                      </wps:txbx>
                      <wps:bodyPr rot="0" vert="horz" wrap="square" lIns="91440" tIns="45720" rIns="91440" bIns="45720" anchor="t" anchorCtr="0">
                        <a:noAutofit/>
                      </wps:bodyPr>
                    </wps:wsp>
                  </a:graphicData>
                </a:graphic>
              </wp:inline>
            </w:drawing>
          </mc:Choice>
          <mc:Fallback>
            <w:pict>
              <v:shapetype w14:anchorId="32186148" id="_x0000_t202" coordsize="21600,21600" o:spt="202" path="m,l,21600r21600,l21600,xe">
                <v:stroke joinstyle="miter"/>
                <v:path gradientshapeok="t" o:connecttype="rect"/>
              </v:shapetype>
              <v:shape id="Text Box 2" o:spid="_x0000_s1026" type="#_x0000_t202" style="width:463.1pt;height:3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">
                <v:textbox>
                  <w:txbxContent>
                    <w:p w14:paraId="704AD2C6" w14:textId="77777777" w:rsidR="006463BF" w:rsidRPr="0060270B" w:rsidRDefault="006463BF" w:rsidP="006463BF">
                      <w:pPr>
                        <w:pStyle w:val="Heading4"/>
                        <w:numPr>
                          <w:ilvl w:val="0"/>
                          <w:numId w:val="0"/>
                        </w:numPr>
                        <w:ind w:left="864" w:hanging="864"/>
                      </w:pPr>
                      <w:r w:rsidRPr="0060270B">
                        <w:rPr>
                          <w:rFonts w:cs="v4.2.0"/>
                        </w:rPr>
                        <w:t>A.7.1.15.2</w:t>
                      </w:r>
                      <w:r w:rsidRPr="0060270B">
                        <w:rPr>
                          <w:rFonts w:cs="v4.2.0"/>
                        </w:rPr>
                        <w:tab/>
                        <w:t>Test Requirements</w:t>
                      </w:r>
                    </w:p>
                    <w:p w14:paraId="0184DF48" w14:textId="77777777" w:rsidR="006463BF" w:rsidRPr="0060270B" w:rsidRDefault="006463BF" w:rsidP="006463BF">
                      <w:r w:rsidRPr="0060270B">
                        <w:t xml:space="preserve">For parameters specified in Tables A.7.1.15.1-1 and A.7.1.15.1-2, the initial transmit timing accuracy, the maximum amount of timing change in one adjustment, the minimum and the maximum adjustment rate shall be within the limits defined in clause 7.24.2. The UE shall not adjust the </w:t>
                      </w:r>
                      <w:proofErr w:type="spellStart"/>
                      <w:r w:rsidRPr="0060270B">
                        <w:t>the</w:t>
                      </w:r>
                      <w:proofErr w:type="spellEnd"/>
                      <w:r w:rsidRPr="0060270B">
                        <w:t xml:space="preserve"> transmission timing autonomously during an ongoing repetition period. Adjustments can only be done at the end of a last subframe in a repetition period.</w:t>
                      </w:r>
                    </w:p>
                    <w:p w14:paraId="61768F9E" w14:textId="77777777" w:rsidR="006463BF" w:rsidRPr="0060270B" w:rsidRDefault="006463BF" w:rsidP="006463BF">
                      <w:r w:rsidRPr="0060270B">
                        <w:t>The following sequence of events shall be used to verify that the requirements are met.</w:t>
                      </w:r>
                    </w:p>
                    <w:p w14:paraId="1C707EA9" w14:textId="77777777" w:rsidR="006463BF" w:rsidRPr="0060270B" w:rsidRDefault="006463BF" w:rsidP="006463BF">
                      <w:r w:rsidRPr="0060270B">
                        <w:rPr>
                          <w:lang w:eastAsia="zh-CN"/>
                        </w:rPr>
                        <w:t xml:space="preserve">For the 10MHz channel </w:t>
                      </w:r>
                      <w:r w:rsidRPr="0060270B">
                        <w:rPr>
                          <w:rFonts w:hint="eastAsia"/>
                        </w:rPr>
                        <w:t>bandwidth</w:t>
                      </w:r>
                      <w:r w:rsidRPr="0060270B">
                        <w:rPr>
                          <w:lang w:eastAsia="zh-CN"/>
                        </w:rPr>
                        <w:t>, t</w:t>
                      </w:r>
                      <w:r w:rsidRPr="0060270B">
                        <w:t xml:space="preserve">he test sequence shall be carried out in RRC_CONNECTED for both non-DRX </w:t>
                      </w:r>
                      <w:r w:rsidRPr="0060270B">
                        <w:rPr>
                          <w:rFonts w:hint="eastAsia"/>
                        </w:rPr>
                        <w:t xml:space="preserve">(for Test1) </w:t>
                      </w:r>
                      <w:r w:rsidRPr="0060270B">
                        <w:t xml:space="preserve">and DRX with a cycle length of 80 </w:t>
                      </w:r>
                      <w:proofErr w:type="spellStart"/>
                      <w:r w:rsidRPr="0060270B">
                        <w:t>ms</w:t>
                      </w:r>
                      <w:proofErr w:type="spellEnd"/>
                      <w:r w:rsidRPr="0060270B">
                        <w:t xml:space="preserve"> </w:t>
                      </w:r>
                      <w:r w:rsidRPr="0060270B">
                        <w:rPr>
                          <w:rFonts w:hint="eastAsia"/>
                        </w:rPr>
                        <w:t xml:space="preserve">or </w:t>
                      </w:r>
                      <w:r w:rsidRPr="0060270B">
                        <w:t xml:space="preserve">a cycle length of </w:t>
                      </w:r>
                      <w:r w:rsidRPr="0060270B">
                        <w:rPr>
                          <w:rFonts w:hint="eastAsia"/>
                        </w:rPr>
                        <w:t>640</w:t>
                      </w:r>
                      <w:r w:rsidRPr="0060270B">
                        <w:t xml:space="preserve"> </w:t>
                      </w:r>
                      <w:proofErr w:type="spellStart"/>
                      <w:r w:rsidRPr="0060270B">
                        <w:t>ms</w:t>
                      </w:r>
                      <w:proofErr w:type="spellEnd"/>
                      <w:r w:rsidRPr="0060270B">
                        <w:t xml:space="preserve"> (Tests </w:t>
                      </w:r>
                      <w:r w:rsidRPr="0060270B">
                        <w:rPr>
                          <w:rFonts w:hint="eastAsia"/>
                        </w:rPr>
                        <w:t>2</w:t>
                      </w:r>
                      <w:r w:rsidRPr="0060270B">
                        <w:t xml:space="preserve"> and 3, respectively):</w:t>
                      </w:r>
                    </w:p>
                    <w:p w14:paraId="22B7EBAB" w14:textId="77777777" w:rsidR="006463BF" w:rsidRPr="0060270B" w:rsidRDefault="006463BF" w:rsidP="006463BF">
                      <w:pPr>
                        <w:pStyle w:val="B10"/>
                      </w:pPr>
                      <w:r w:rsidRPr="0060270B">
                        <w:t xml:space="preserve">a) </w:t>
                      </w:r>
                      <w:r w:rsidRPr="0060270B">
                        <w:tab/>
                        <w:t>After a connection is set up with the cell, the test system shall verify that the UE transmit timing offset is within N</w:t>
                      </w:r>
                      <w:r w:rsidRPr="0060270B">
                        <w:rPr>
                          <w:vertAlign w:val="subscript"/>
                        </w:rPr>
                        <w:t>TA</w:t>
                      </w:r>
                      <w:r w:rsidRPr="0060270B">
                        <w:t>×T</w:t>
                      </w:r>
                      <w:r w:rsidRPr="0060270B">
                        <w:rPr>
                          <w:vertAlign w:val="subscript"/>
                        </w:rPr>
                        <w:t xml:space="preserve">S   </w:t>
                      </w:r>
                      <w:r w:rsidRPr="0060270B">
                        <w:t xml:space="preserve">± </w:t>
                      </w:r>
                      <w:r w:rsidRPr="0060270B">
                        <w:rPr>
                          <w:rFonts w:hint="eastAsia"/>
                        </w:rPr>
                        <w:t>48</w:t>
                      </w:r>
                      <w:r w:rsidRPr="0060270B">
                        <w:t>×T</w:t>
                      </w:r>
                      <w:r w:rsidRPr="0060270B">
                        <w:rPr>
                          <w:vertAlign w:val="subscript"/>
                        </w:rPr>
                        <w:t>S</w:t>
                      </w:r>
                      <w:r w:rsidRPr="0060270B">
                        <w:t xml:space="preserve"> with respect to the first detected path (in time)</w:t>
                      </w:r>
                      <w:r w:rsidRPr="0060270B">
                        <w:rPr>
                          <w:rFonts w:cs="v4.2.0"/>
                        </w:rPr>
                        <w:t xml:space="preserve"> of the corresponding downlink frame of cell 1</w:t>
                      </w:r>
                      <w:r w:rsidRPr="0060270B">
                        <w:t>.</w:t>
                      </w:r>
                    </w:p>
                    <w:p w14:paraId="04D8C389" w14:textId="77777777" w:rsidR="006463BF" w:rsidRPr="0060270B" w:rsidRDefault="006463BF" w:rsidP="006463BF">
                      <w:pPr>
                        <w:pStyle w:val="B10"/>
                      </w:pPr>
                      <w:r w:rsidRPr="0060270B">
                        <w:t xml:space="preserve">b) </w:t>
                      </w:r>
                      <w:r w:rsidRPr="0060270B">
                        <w:tab/>
                        <w:t>The test system adjusts the downlink transmit timing for the cell by +64</w:t>
                      </w:r>
                      <w:r w:rsidRPr="0060270B">
                        <w:sym w:font="Symbol" w:char="F0B4"/>
                      </w:r>
                      <w:r w:rsidRPr="0060270B">
                        <w:t>T</w:t>
                      </w:r>
                      <w:r w:rsidRPr="0060270B">
                        <w:rPr>
                          <w:vertAlign w:val="subscript"/>
                        </w:rPr>
                        <w:t>S</w:t>
                      </w:r>
                      <w:r w:rsidRPr="0060270B">
                        <w:t xml:space="preserve"> (</w:t>
                      </w:r>
                      <w:r w:rsidRPr="0060270B">
                        <w:rPr>
                          <w:rFonts w:hint="eastAsia"/>
                        </w:rPr>
                        <w:t xml:space="preserve">for </w:t>
                      </w:r>
                      <w:r w:rsidRPr="0060270B">
                        <w:rPr>
                          <w:rFonts w:hint="eastAsia"/>
                          <w:lang w:eastAsia="zh-CN"/>
                        </w:rPr>
                        <w:t xml:space="preserve">Test 1 and </w:t>
                      </w:r>
                      <w:r w:rsidRPr="0060270B">
                        <w:rPr>
                          <w:rFonts w:hint="eastAsia"/>
                        </w:rPr>
                        <w:t>Test 2</w:t>
                      </w:r>
                      <w:r w:rsidRPr="0060270B">
                        <w:t xml:space="preserve">) </w:t>
                      </w:r>
                      <w:r w:rsidRPr="0060270B">
                        <w:rPr>
                          <w:rFonts w:hint="eastAsia"/>
                        </w:rPr>
                        <w:t xml:space="preserve">or </w:t>
                      </w:r>
                      <w:r w:rsidRPr="0060270B">
                        <w:t>+</w:t>
                      </w:r>
                      <w:r w:rsidRPr="0060270B">
                        <w:rPr>
                          <w:rFonts w:hint="eastAsia"/>
                        </w:rPr>
                        <w:t>32</w:t>
                      </w:r>
                      <w:r w:rsidRPr="0060270B">
                        <w:sym w:font="Symbol" w:char="F0B4"/>
                      </w:r>
                      <w:r w:rsidRPr="0060270B">
                        <w:t>T</w:t>
                      </w:r>
                      <w:r w:rsidRPr="0060270B">
                        <w:rPr>
                          <w:vertAlign w:val="subscript"/>
                        </w:rPr>
                        <w:t>S</w:t>
                      </w:r>
                      <w:r w:rsidRPr="0060270B">
                        <w:t xml:space="preserve"> (</w:t>
                      </w:r>
                      <w:r w:rsidRPr="0060270B">
                        <w:rPr>
                          <w:rFonts w:hint="eastAsia"/>
                        </w:rPr>
                        <w:t xml:space="preserve">for Test </w:t>
                      </w:r>
                      <w:r w:rsidRPr="0060270B">
                        <w:t>3) compared to that in (a).</w:t>
                      </w:r>
                    </w:p>
                    <w:p w14:paraId="0AD20C08" w14:textId="77777777" w:rsidR="006463BF" w:rsidRPr="0060270B" w:rsidRDefault="006463BF" w:rsidP="006463BF">
                      <w:pPr>
                        <w:pStyle w:val="B10"/>
                      </w:pPr>
                      <w:r w:rsidRPr="0060270B">
                        <w:t xml:space="preserve">c) </w:t>
                      </w:r>
                      <w:r w:rsidRPr="0060270B">
                        <w:tab/>
                        <w:t>The test system shall verify that for Test 1 the adjustment step size and the adjustment rate shall be according to the requirements in clause 7.24.2 until the UE transmit timing offset is within N</w:t>
                      </w:r>
                      <w:r w:rsidRPr="0060270B">
                        <w:rPr>
                          <w:vertAlign w:val="subscript"/>
                        </w:rPr>
                        <w:t>TA</w:t>
                      </w:r>
                      <w:r w:rsidRPr="0060270B">
                        <w:t>×</w:t>
                      </w:r>
                      <w:proofErr w:type="gramStart"/>
                      <w:r w:rsidRPr="0060270B">
                        <w:t>T</w:t>
                      </w:r>
                      <w:r w:rsidRPr="0060270B">
                        <w:rPr>
                          <w:vertAlign w:val="subscript"/>
                        </w:rPr>
                        <w:t xml:space="preserve">S  </w:t>
                      </w:r>
                      <w:r w:rsidRPr="0060270B">
                        <w:t>±</w:t>
                      </w:r>
                      <w:proofErr w:type="gramEnd"/>
                      <w:r w:rsidRPr="0060270B">
                        <w:t xml:space="preserve"> </w:t>
                      </w:r>
                      <w:r w:rsidRPr="0060270B">
                        <w:rPr>
                          <w:rFonts w:hint="eastAsia"/>
                        </w:rPr>
                        <w:t>48</w:t>
                      </w:r>
                      <w:r w:rsidRPr="0060270B">
                        <w:t>×T</w:t>
                      </w:r>
                      <w:r w:rsidRPr="0060270B">
                        <w:rPr>
                          <w:vertAlign w:val="subscript"/>
                        </w:rPr>
                        <w:t>S</w:t>
                      </w:r>
                      <w:r w:rsidRPr="0060270B">
                        <w:t xml:space="preserve"> with respect to the first detected path (in time) </w:t>
                      </w:r>
                      <w:r w:rsidRPr="0060270B">
                        <w:rPr>
                          <w:rFonts w:cs="v4.2.0"/>
                        </w:rPr>
                        <w:t>of the corresponding downlink frame of cell 1</w:t>
                      </w:r>
                      <w:r w:rsidRPr="0060270B">
                        <w:t>. Skip this step for Test 2</w:t>
                      </w:r>
                      <w:r w:rsidRPr="0060270B">
                        <w:rPr>
                          <w:rFonts w:hint="eastAsia"/>
                          <w:lang w:eastAsia="zh-CN"/>
                        </w:rPr>
                        <w:t xml:space="preserve"> and Test </w:t>
                      </w:r>
                      <w:r w:rsidRPr="0060270B">
                        <w:rPr>
                          <w:lang w:eastAsia="zh-CN"/>
                        </w:rPr>
                        <w:t>3</w:t>
                      </w:r>
                      <w:r w:rsidRPr="0060270B">
                        <w:t>.</w:t>
                      </w:r>
                    </w:p>
                    <w:p w14:paraId="3724374B" w14:textId="77777777" w:rsidR="006463BF" w:rsidRPr="0060270B" w:rsidRDefault="006463BF" w:rsidP="006463BF">
                      <w:pPr>
                        <w:pStyle w:val="B10"/>
                      </w:pPr>
                      <w:r w:rsidRPr="0060270B">
                        <w:t xml:space="preserve">d) </w:t>
                      </w:r>
                      <w:r w:rsidRPr="0060270B">
                        <w:tab/>
                        <w:t>The test system shall verify that the UE transmit timing offset stays within N</w:t>
                      </w:r>
                      <w:r w:rsidRPr="0060270B">
                        <w:rPr>
                          <w:vertAlign w:val="subscript"/>
                        </w:rPr>
                        <w:t>TA</w:t>
                      </w:r>
                      <w:r w:rsidRPr="0060270B">
                        <w:t>×</w:t>
                      </w:r>
                      <w:proofErr w:type="gramStart"/>
                      <w:r w:rsidRPr="0060270B">
                        <w:t>T</w:t>
                      </w:r>
                      <w:r w:rsidRPr="0060270B">
                        <w:rPr>
                          <w:vertAlign w:val="subscript"/>
                        </w:rPr>
                        <w:t xml:space="preserve">S  </w:t>
                      </w:r>
                      <w:r w:rsidRPr="0060270B">
                        <w:t>±</w:t>
                      </w:r>
                      <w:proofErr w:type="gramEnd"/>
                      <w:r w:rsidRPr="0060270B">
                        <w:t xml:space="preserve"> </w:t>
                      </w:r>
                      <w:r w:rsidRPr="0060270B">
                        <w:rPr>
                          <w:rFonts w:hint="eastAsia"/>
                        </w:rPr>
                        <w:t>48</w:t>
                      </w:r>
                      <w:r w:rsidRPr="0060270B">
                        <w:t>×T</w:t>
                      </w:r>
                      <w:r w:rsidRPr="0060270B">
                        <w:rPr>
                          <w:vertAlign w:val="subscript"/>
                        </w:rPr>
                        <w:t xml:space="preserve">S </w:t>
                      </w:r>
                      <w:r w:rsidRPr="0060270B">
                        <w:t xml:space="preserve">with respect to the first detected path  (in time) </w:t>
                      </w:r>
                      <w:r w:rsidRPr="0060270B">
                        <w:rPr>
                          <w:rFonts w:cs="v4.2.0"/>
                        </w:rPr>
                        <w:t>of the corresponding downlink frame of cell 1</w:t>
                      </w:r>
                      <w:r w:rsidRPr="0060270B">
                        <w:t>.</w:t>
                      </w:r>
                      <w:r w:rsidRPr="0060270B">
                        <w:rPr>
                          <w:rFonts w:hint="eastAsia"/>
                          <w:lang w:eastAsia="zh-CN"/>
                        </w:rPr>
                        <w:t xml:space="preserve"> For test 2 and test </w:t>
                      </w:r>
                      <w:r w:rsidRPr="0060270B">
                        <w:rPr>
                          <w:lang w:eastAsia="zh-CN"/>
                        </w:rPr>
                        <w:t>3</w:t>
                      </w:r>
                      <w:r w:rsidRPr="0060270B">
                        <w:rPr>
                          <w:rFonts w:hint="eastAsia"/>
                          <w:lang w:eastAsia="zh-CN"/>
                        </w:rPr>
                        <w:t xml:space="preserve"> the </w:t>
                      </w:r>
                      <w:r w:rsidRPr="0060270B">
                        <w:t>UE transmit timing offset</w:t>
                      </w:r>
                      <w:r w:rsidRPr="0060270B">
                        <w:rPr>
                          <w:rFonts w:hint="eastAsia"/>
                          <w:lang w:eastAsia="zh-CN"/>
                        </w:rPr>
                        <w:t xml:space="preserve"> shall be verified for the first transmission in the DRX cycle immediately after DL timing adjustment.</w:t>
                      </w:r>
                    </w:p>
                    <w:p w14:paraId="3560F10B" w14:textId="77777777" w:rsidR="00E411D4" w:rsidRPr="00E7044A" w:rsidRDefault="00E411D4" w:rsidP="00E7044A">
                      <w:pPr>
                        <w:rPr>
                          <w:sz w:val="18"/>
                          <w:szCs w:val="18"/>
                          <w:lang w:val="en-US"/>
                        </w:rPr>
                      </w:pPr>
                    </w:p>
                  </w:txbxContent>
                </v:textbox>
                <w10:anchorlock/>
              </v:shape>
            </w:pict>
          </mc:Fallback>
        </mc:AlternateContent>
      </w:r>
    </w:p>
    <w:p w14:paraId="01766DAC" w14:textId="167C2EB2" w:rsidR="006463BF" w:rsidRDefault="006463BF" w:rsidP="00E7044A">
      <w:pPr>
        <w:rPr>
          <w:lang w:val="en-US"/>
        </w:rPr>
      </w:pPr>
    </w:p>
    <w:p w14:paraId="351830BE" w14:textId="6EDB40AC" w:rsidR="006463BF" w:rsidRDefault="006463BF" w:rsidP="00E7044A">
      <w:pPr>
        <w:rPr>
          <w:lang w:val="en-US"/>
        </w:rPr>
      </w:pPr>
      <w:r>
        <w:rPr>
          <w:lang w:val="en-US"/>
        </w:rPr>
        <w:lastRenderedPageBreak/>
        <w:t>For A.7.1.18 (Cat NB1), the test requirements are:</w:t>
      </w:r>
    </w:p>
    <w:p w14:paraId="6C4CEA96" w14:textId="7446EF9B" w:rsidR="006463BF" w:rsidRDefault="006463BF" w:rsidP="00E7044A">
      <w:pPr>
        <w:rPr>
          <w:lang w:val="en-US"/>
        </w:rPr>
      </w:pPr>
      <w:r w:rsidRPr="0074147F">
        <w:rPr>
          <w:noProof/>
          <w:lang w:val="en-US" w:eastAsia="zh-CN"/>
        </w:rPr>
        <mc:AlternateContent>
          <mc:Choice Requires="wps">
            <w:drawing>
              <wp:inline distT="0" distB="0" distL="0" distR="0" wp14:anchorId="31CC3097" wp14:editId="524D2310">
                <wp:extent cx="5881420" cy="5353050"/>
                <wp:effectExtent l="0" t="0" r="2413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353050"/>
                        </a:xfrm>
                        <a:prstGeom prst="rect">
                          <a:avLst/>
                        </a:prstGeom>
                        <a:solidFill>
                          <a:srgbClr val="FFFFFF"/>
                        </a:solidFill>
                        <a:ln w="9525">
                          <a:solidFill>
                            <a:srgbClr val="000000"/>
                          </a:solidFill>
                          <a:miter lim="800000"/>
                          <a:headEnd/>
                          <a:tailEnd/>
                        </a:ln>
                      </wps:spPr>
                      <wps:txbx>
                        <w:txbxContent>
                          <w:p w14:paraId="014DEA77" w14:textId="77777777" w:rsidR="006463BF" w:rsidRPr="0060270B" w:rsidRDefault="006463BF" w:rsidP="006463BF">
                            <w:pPr>
                              <w:pStyle w:val="Heading4"/>
                              <w:numPr>
                                <w:ilvl w:val="0"/>
                                <w:numId w:val="0"/>
                              </w:numPr>
                              <w:ind w:left="864" w:hanging="864"/>
                            </w:pPr>
                            <w:r w:rsidRPr="0060270B">
                              <w:t>A.7.1.18</w:t>
                            </w:r>
                            <w:r w:rsidRPr="0060270B">
                              <w:rPr>
                                <w:rFonts w:hint="eastAsia"/>
                              </w:rPr>
                              <w:t>.</w:t>
                            </w:r>
                            <w:r w:rsidRPr="0060270B">
                              <w:t>2</w:t>
                            </w:r>
                            <w:r w:rsidRPr="0060270B">
                              <w:tab/>
                              <w:t>Test Requirements</w:t>
                            </w:r>
                          </w:p>
                          <w:p w14:paraId="252889F5" w14:textId="77777777" w:rsidR="006463BF" w:rsidRPr="0060270B" w:rsidRDefault="006463BF" w:rsidP="006463BF">
                            <w:r w:rsidRPr="0060270B">
                              <w:t>For parameters specified in Tables A.7.1.18.1-1</w:t>
                            </w:r>
                            <w:r w:rsidRPr="0060270B">
                              <w:rPr>
                                <w:rFonts w:hint="eastAsia"/>
                              </w:rPr>
                              <w:t xml:space="preserve">, </w:t>
                            </w:r>
                            <w:r w:rsidRPr="0060270B">
                              <w:t>Tables A.7.1.18.1-</w:t>
                            </w:r>
                            <w:r w:rsidRPr="0060270B">
                              <w:rPr>
                                <w:rFonts w:hint="eastAsia"/>
                              </w:rPr>
                              <w:t xml:space="preserve">2, </w:t>
                            </w:r>
                            <w:r w:rsidRPr="0060270B">
                              <w:t>Tables A.7.1.18.1-</w:t>
                            </w:r>
                            <w:r w:rsidRPr="0060270B">
                              <w:rPr>
                                <w:rFonts w:hint="eastAsia"/>
                              </w:rPr>
                              <w:t>3</w:t>
                            </w:r>
                            <w:r w:rsidRPr="0060270B">
                              <w:t xml:space="preserve"> and Tables A.7.1.18.1-</w:t>
                            </w:r>
                            <w:r w:rsidRPr="0060270B">
                              <w:rPr>
                                <w:rFonts w:hint="eastAsia"/>
                              </w:rPr>
                              <w:t>4</w:t>
                            </w:r>
                            <w:r w:rsidRPr="0060270B">
                              <w:t>, the initial transmit timing accuracy shall be within the limits defined in clause 7.</w:t>
                            </w:r>
                            <w:r w:rsidRPr="0060270B">
                              <w:rPr>
                                <w:rFonts w:hint="eastAsia"/>
                              </w:rPr>
                              <w:t>20</w:t>
                            </w:r>
                            <w:r w:rsidRPr="0060270B">
                              <w:t>.2</w:t>
                            </w:r>
                            <w:r w:rsidRPr="0060270B">
                              <w:rPr>
                                <w:rFonts w:hint="eastAsia"/>
                              </w:rPr>
                              <w:t xml:space="preserve"> and </w:t>
                            </w:r>
                            <w:r w:rsidRPr="0060270B">
                              <w:t>the UE shall not adjust the uplink transmission timing autonomously during an ongoing repetition period other than at initial transmission</w:t>
                            </w:r>
                            <w:r w:rsidRPr="0060270B">
                              <w:rPr>
                                <w:rFonts w:hint="eastAsia"/>
                              </w:rPr>
                              <w:t>.</w:t>
                            </w:r>
                          </w:p>
                          <w:p w14:paraId="1F4154B9" w14:textId="77777777" w:rsidR="006463BF" w:rsidRPr="0060270B" w:rsidRDefault="006463BF" w:rsidP="006463BF">
                            <w:r w:rsidRPr="0060270B">
                              <w:t>The following sequence of events shall be used to verify that the requirements are met.</w:t>
                            </w:r>
                          </w:p>
                          <w:p w14:paraId="285BFE95" w14:textId="77777777" w:rsidR="006463BF" w:rsidRPr="0060270B" w:rsidRDefault="006463BF" w:rsidP="006463BF">
                            <w:r w:rsidRPr="0060270B">
                              <w:rPr>
                                <w:rFonts w:hint="eastAsia"/>
                              </w:rPr>
                              <w:t>T</w:t>
                            </w:r>
                            <w:r w:rsidRPr="0060270B">
                              <w:t xml:space="preserve">he test sequence shall be carried out in RRC_CONNECTED for both non-DRX </w:t>
                            </w:r>
                            <w:r w:rsidRPr="0060270B">
                              <w:rPr>
                                <w:rFonts w:hint="eastAsia"/>
                              </w:rPr>
                              <w:t xml:space="preserve">(for Test1) </w:t>
                            </w:r>
                            <w:r w:rsidRPr="0060270B">
                              <w:t xml:space="preserve">and DRX with a cycle length of </w:t>
                            </w:r>
                            <w:r w:rsidRPr="0060270B">
                              <w:rPr>
                                <w:rFonts w:hint="eastAsia"/>
                              </w:rPr>
                              <w:t>2048</w:t>
                            </w:r>
                            <w:r w:rsidRPr="0060270B">
                              <w:t xml:space="preserve"> </w:t>
                            </w:r>
                            <w:proofErr w:type="spellStart"/>
                            <w:r w:rsidRPr="0060270B">
                              <w:t>ms</w:t>
                            </w:r>
                            <w:proofErr w:type="spellEnd"/>
                            <w:r w:rsidRPr="0060270B">
                              <w:t xml:space="preserve"> (Tests </w:t>
                            </w:r>
                            <w:r w:rsidRPr="0060270B">
                              <w:rPr>
                                <w:rFonts w:hint="eastAsia"/>
                              </w:rPr>
                              <w:t>2</w:t>
                            </w:r>
                            <w:r w:rsidRPr="0060270B">
                              <w:t>):</w:t>
                            </w:r>
                          </w:p>
                          <w:p w14:paraId="6C427341" w14:textId="77777777" w:rsidR="006463BF" w:rsidRPr="0060270B" w:rsidRDefault="006463BF" w:rsidP="006463BF">
                            <w:pPr>
                              <w:pStyle w:val="B10"/>
                            </w:pPr>
                            <w:r w:rsidRPr="0060270B">
                              <w:t xml:space="preserve">a) </w:t>
                            </w:r>
                            <w:r w:rsidRPr="0060270B">
                              <w:tab/>
                              <w:t xml:space="preserve">After a connection is set up with the cell, </w:t>
                            </w:r>
                            <w:r w:rsidRPr="0060270B">
                              <w:rPr>
                                <w:rFonts w:hint="eastAsia"/>
                              </w:rPr>
                              <w:t xml:space="preserve">the test system sends NPDCCH including uplink grant for NPUSCH transmission and </w:t>
                            </w:r>
                            <w:r w:rsidRPr="0060270B">
                              <w:t>the test system shall measure the UE transmit timing offset (n</w:t>
                            </w:r>
                            <w:r w:rsidRPr="0060270B">
                              <w:sym w:font="Symbol" w:char="F0B4"/>
                            </w:r>
                            <w:r w:rsidRPr="0060270B">
                              <w:t xml:space="preserve">Ts) and verify that it is within </w:t>
                            </w:r>
                            <w:proofErr w:type="spellStart"/>
                            <w:r w:rsidRPr="0060270B">
                              <w:t>T</w:t>
                            </w:r>
                            <w:r w:rsidRPr="0060270B">
                              <w:rPr>
                                <w:vertAlign w:val="subscript"/>
                              </w:rPr>
                              <w:t>e</w:t>
                            </w:r>
                            <w:proofErr w:type="spellEnd"/>
                            <w:r w:rsidRPr="0060270B">
                              <w:t xml:space="preserve"> (n</w:t>
                            </w:r>
                            <w:r w:rsidRPr="0060270B">
                              <w:sym w:font="Symbol" w:char="F0B4"/>
                            </w:r>
                            <w:r w:rsidRPr="0060270B">
                              <w:t>Ts ≤N</w:t>
                            </w:r>
                            <w:r w:rsidRPr="0060270B">
                              <w:rPr>
                                <w:vertAlign w:val="subscript"/>
                              </w:rPr>
                              <w:t>TA</w:t>
                            </w:r>
                            <w:r w:rsidRPr="0060270B">
                              <w:t>×T</w:t>
                            </w:r>
                            <w:r w:rsidRPr="0060270B">
                              <w:rPr>
                                <w:vertAlign w:val="subscript"/>
                              </w:rPr>
                              <w:t xml:space="preserve">S   </w:t>
                            </w:r>
                            <w:r w:rsidRPr="0060270B">
                              <w:t xml:space="preserve">± </w:t>
                            </w:r>
                            <w:r w:rsidRPr="0060270B">
                              <w:rPr>
                                <w:rFonts w:hint="eastAsia"/>
                              </w:rPr>
                              <w:t>80</w:t>
                            </w:r>
                            <w:r w:rsidRPr="0060270B">
                              <w:t>×T</w:t>
                            </w:r>
                            <w:r w:rsidRPr="0060270B">
                              <w:rPr>
                                <w:vertAlign w:val="subscript"/>
                              </w:rPr>
                              <w:t>S</w:t>
                            </w:r>
                            <w:r w:rsidRPr="0060270B">
                              <w:t>) with respect to the first detected path (in time)</w:t>
                            </w:r>
                            <w:r w:rsidRPr="0060270B">
                              <w:rPr>
                                <w:rFonts w:cs="v4.2.0"/>
                              </w:rPr>
                              <w:t xml:space="preserve"> of the corresponding downlink frame of </w:t>
                            </w:r>
                            <w:r w:rsidRPr="0060270B">
                              <w:rPr>
                                <w:rFonts w:cs="v4.2.0" w:hint="eastAsia"/>
                              </w:rPr>
                              <w:t xml:space="preserve">NB-IoT </w:t>
                            </w:r>
                            <w:r w:rsidRPr="0060270B">
                              <w:rPr>
                                <w:rFonts w:cs="v4.2.0"/>
                              </w:rPr>
                              <w:t>cell 1</w:t>
                            </w:r>
                            <w:r w:rsidRPr="0060270B">
                              <w:t>.</w:t>
                            </w:r>
                          </w:p>
                          <w:p w14:paraId="4C4C73FE" w14:textId="77777777" w:rsidR="006463BF" w:rsidRPr="0060270B" w:rsidRDefault="006463BF" w:rsidP="006463BF">
                            <w:pPr>
                              <w:pStyle w:val="B10"/>
                            </w:pPr>
                            <w:r w:rsidRPr="0060270B">
                              <w:t xml:space="preserve">b) </w:t>
                            </w:r>
                            <w:r w:rsidRPr="0060270B">
                              <w:tab/>
                              <w:t>The test system sends NPDCCH including uplink grant for NPUSCH transmission.</w:t>
                            </w:r>
                            <w:r w:rsidRPr="0060270B" w:rsidDel="00DD060C">
                              <w:rPr>
                                <w:rFonts w:hint="eastAsia"/>
                              </w:rPr>
                              <w:t xml:space="preserve"> </w:t>
                            </w:r>
                            <w:r w:rsidRPr="0060270B">
                              <w:rPr>
                                <w:rFonts w:hint="eastAsia"/>
                              </w:rPr>
                              <w:t xml:space="preserve">After 16ms from the initial </w:t>
                            </w:r>
                            <w:r w:rsidRPr="0060270B">
                              <w:t xml:space="preserve">NPUSCH </w:t>
                            </w:r>
                            <w:r w:rsidRPr="0060270B">
                              <w:rPr>
                                <w:rFonts w:hint="eastAsia"/>
                              </w:rPr>
                              <w:t>transmission, t</w:t>
                            </w:r>
                            <w:r w:rsidRPr="0060270B">
                              <w:t>he test system adjusts the downlink transmit timing for the cell, using the value of n measured in a),</w:t>
                            </w:r>
                          </w:p>
                          <w:p w14:paraId="2C0AC4BF" w14:textId="77777777" w:rsidR="006463BF" w:rsidRPr="0060270B" w:rsidRDefault="006463BF" w:rsidP="006463BF">
                            <w:pPr>
                              <w:pStyle w:val="B2"/>
                            </w:pPr>
                            <w:r w:rsidRPr="0060270B">
                              <w:t>- if n &lt; 0, by +(144 – |n|)</w:t>
                            </w:r>
                            <w:r w:rsidRPr="0060270B">
                              <w:sym w:font="Symbol" w:char="F0B4"/>
                            </w:r>
                            <w:r w:rsidRPr="0060270B">
                              <w:t>T</w:t>
                            </w:r>
                            <w:r w:rsidRPr="0060270B">
                              <w:rPr>
                                <w:vertAlign w:val="subscript"/>
                              </w:rPr>
                              <w:t>S</w:t>
                            </w:r>
                            <w:r w:rsidRPr="0060270B">
                              <w:t xml:space="preserve"> compared to that in (a).</w:t>
                            </w:r>
                          </w:p>
                          <w:p w14:paraId="342A9553" w14:textId="77777777" w:rsidR="006463BF" w:rsidRPr="0060270B" w:rsidRDefault="006463BF" w:rsidP="006463BF">
                            <w:pPr>
                              <w:pStyle w:val="B2"/>
                            </w:pPr>
                            <w:r w:rsidRPr="0060270B">
                              <w:t>- if n ≥ 0, by -(144 – |n|)</w:t>
                            </w:r>
                            <w:r w:rsidRPr="0060270B">
                              <w:sym w:font="Symbol" w:char="F0B4"/>
                            </w:r>
                            <w:r w:rsidRPr="0060270B">
                              <w:t>T</w:t>
                            </w:r>
                            <w:r w:rsidRPr="0060270B">
                              <w:rPr>
                                <w:vertAlign w:val="subscript"/>
                              </w:rPr>
                              <w:t>S</w:t>
                            </w:r>
                            <w:r w:rsidRPr="0060270B">
                              <w:t xml:space="preserve"> compared to that in (a).</w:t>
                            </w:r>
                          </w:p>
                          <w:p w14:paraId="60AF64FF" w14:textId="77777777" w:rsidR="006463BF" w:rsidRPr="0060270B" w:rsidRDefault="006463BF" w:rsidP="006463BF">
                            <w:pPr>
                              <w:pStyle w:val="B2"/>
                              <w:ind w:left="567" w:firstLine="0"/>
                            </w:pPr>
                            <w:r w:rsidRPr="0060270B">
                              <w:t>The timing adjustment is performed monotonically in multiple steps of |∆T| ≤ 9×TS per NPDCCH period (∆T is to be defined in the test procedure) until the above required total timing change is achieved, during which no grant is transmitted for the UE.</w:t>
                            </w:r>
                          </w:p>
                          <w:p w14:paraId="43C26E4B" w14:textId="77777777" w:rsidR="006463BF" w:rsidRPr="0060270B" w:rsidRDefault="006463BF" w:rsidP="006463BF">
                            <w:pPr>
                              <w:pStyle w:val="B10"/>
                            </w:pPr>
                            <w:r w:rsidRPr="0060270B">
                              <w:t xml:space="preserve">c) </w:t>
                            </w:r>
                            <w:r w:rsidRPr="0060270B">
                              <w:tab/>
                            </w:r>
                            <w:r w:rsidRPr="006463BF">
                              <w:rPr>
                                <w:highlight w:val="yellow"/>
                              </w:rPr>
                              <w:t>The test system shall verify that for Test 1 the UE shall not adjust the uplink transmission timing autonomously during an ongoing repetition period</w:t>
                            </w:r>
                            <w:r w:rsidRPr="006463BF">
                              <w:rPr>
                                <w:rFonts w:hint="eastAsia"/>
                                <w:highlight w:val="yellow"/>
                              </w:rPr>
                              <w:t xml:space="preserve">. </w:t>
                            </w:r>
                            <w:r w:rsidRPr="006463BF">
                              <w:rPr>
                                <w:highlight w:val="yellow"/>
                              </w:rPr>
                              <w:t>Skip this step for Test 2.</w:t>
                            </w:r>
                          </w:p>
                          <w:p w14:paraId="150DFD0E" w14:textId="77777777" w:rsidR="006463BF" w:rsidRPr="0060270B" w:rsidRDefault="006463BF" w:rsidP="006463BF">
                            <w:pPr>
                              <w:pStyle w:val="B10"/>
                              <w:rPr>
                                <w:lang w:eastAsia="zh-CN"/>
                              </w:rPr>
                            </w:pPr>
                            <w:r w:rsidRPr="0060270B">
                              <w:t xml:space="preserve">d) </w:t>
                            </w:r>
                            <w:r w:rsidRPr="0060270B">
                              <w:tab/>
                            </w:r>
                            <w:r w:rsidRPr="0060270B">
                              <w:rPr>
                                <w:rFonts w:hint="eastAsia"/>
                                <w:lang w:eastAsia="zh-CN"/>
                              </w:rPr>
                              <w:t>For test 2</w:t>
                            </w:r>
                            <w:r w:rsidRPr="0060270B">
                              <w:rPr>
                                <w:lang w:eastAsia="zh-CN"/>
                              </w:rPr>
                              <w:t xml:space="preserve">, </w:t>
                            </w:r>
                            <w:r w:rsidRPr="0060270B">
                              <w:t>t</w:t>
                            </w:r>
                            <w:r w:rsidRPr="0060270B">
                              <w:rPr>
                                <w:rFonts w:hint="eastAsia"/>
                              </w:rPr>
                              <w:t xml:space="preserve">he test system sends NPDCCH including uplink grant for NPUSCH transmission and </w:t>
                            </w:r>
                            <w:r w:rsidRPr="0060270B">
                              <w:t>shall verify that the UE transmit timing offset stays within N</w:t>
                            </w:r>
                            <w:r w:rsidRPr="0060270B">
                              <w:rPr>
                                <w:vertAlign w:val="subscript"/>
                              </w:rPr>
                              <w:t>TA</w:t>
                            </w:r>
                            <w:r w:rsidRPr="0060270B">
                              <w:t>×</w:t>
                            </w:r>
                            <w:proofErr w:type="gramStart"/>
                            <w:r w:rsidRPr="0060270B">
                              <w:t>T</w:t>
                            </w:r>
                            <w:r w:rsidRPr="0060270B">
                              <w:rPr>
                                <w:vertAlign w:val="subscript"/>
                              </w:rPr>
                              <w:t xml:space="preserve">S  </w:t>
                            </w:r>
                            <w:r w:rsidRPr="0060270B">
                              <w:t>±</w:t>
                            </w:r>
                            <w:proofErr w:type="gramEnd"/>
                            <w:r w:rsidRPr="0060270B">
                              <w:t xml:space="preserve"> </w:t>
                            </w:r>
                            <w:r w:rsidRPr="0060270B">
                              <w:rPr>
                                <w:rFonts w:hint="eastAsia"/>
                              </w:rPr>
                              <w:t>80</w:t>
                            </w:r>
                            <w:r w:rsidRPr="0060270B">
                              <w:t>×T</w:t>
                            </w:r>
                            <w:r w:rsidRPr="0060270B">
                              <w:rPr>
                                <w:vertAlign w:val="subscript"/>
                              </w:rPr>
                              <w:t xml:space="preserve">S </w:t>
                            </w:r>
                            <w:r w:rsidRPr="0060270B">
                              <w:t xml:space="preserve">with respect to the first detected path  (in time) </w:t>
                            </w:r>
                            <w:r w:rsidRPr="0060270B">
                              <w:rPr>
                                <w:rFonts w:cs="v4.2.0"/>
                              </w:rPr>
                              <w:t xml:space="preserve">of the corresponding downlink frame of </w:t>
                            </w:r>
                            <w:r w:rsidRPr="0060270B">
                              <w:rPr>
                                <w:rFonts w:cs="v4.2.0" w:hint="eastAsia"/>
                              </w:rPr>
                              <w:t xml:space="preserve">NB-IoT </w:t>
                            </w:r>
                            <w:r w:rsidRPr="0060270B">
                              <w:rPr>
                                <w:rFonts w:cs="v4.2.0"/>
                              </w:rPr>
                              <w:t>cell 1</w:t>
                            </w:r>
                            <w:r w:rsidRPr="0060270B">
                              <w:t>.</w:t>
                            </w:r>
                            <w:r w:rsidRPr="0060270B">
                              <w:rPr>
                                <w:rFonts w:hint="eastAsia"/>
                              </w:rPr>
                              <w:t xml:space="preserve"> </w:t>
                            </w:r>
                            <w:r w:rsidRPr="0060270B">
                              <w:t>T</w:t>
                            </w:r>
                            <w:r w:rsidRPr="0060270B">
                              <w:rPr>
                                <w:rFonts w:hint="eastAsia"/>
                                <w:lang w:eastAsia="zh-CN"/>
                              </w:rPr>
                              <w:t xml:space="preserve">he </w:t>
                            </w:r>
                            <w:r w:rsidRPr="0060270B">
                              <w:t>UE transmit timing offset</w:t>
                            </w:r>
                            <w:r w:rsidRPr="0060270B">
                              <w:rPr>
                                <w:rFonts w:hint="eastAsia"/>
                                <w:lang w:eastAsia="zh-CN"/>
                              </w:rPr>
                              <w:t xml:space="preserve"> shall be verified for the first transmission in the DRX cycle immediately after DL timing adjustment.</w:t>
                            </w:r>
                          </w:p>
                          <w:p w14:paraId="2EB6DECF" w14:textId="77777777" w:rsidR="006463BF" w:rsidRPr="00E7044A" w:rsidRDefault="006463BF" w:rsidP="006463BF">
                            <w:pPr>
                              <w:rPr>
                                <w:sz w:val="18"/>
                                <w:szCs w:val="18"/>
                                <w:lang w:val="en-US"/>
                              </w:rPr>
                            </w:pPr>
                          </w:p>
                        </w:txbxContent>
                      </wps:txbx>
                      <wps:bodyPr rot="0" vert="horz" wrap="square" lIns="91440" tIns="45720" rIns="91440" bIns="45720" anchor="t" anchorCtr="0">
                        <a:noAutofit/>
                      </wps:bodyPr>
                    </wps:wsp>
                  </a:graphicData>
                </a:graphic>
              </wp:inline>
            </w:drawing>
          </mc:Choice>
          <mc:Fallback>
            <w:pict>
              <v:shape w14:anchorId="31CC3097" id="_x0000_s1027" type="#_x0000_t202" style="width:463.1pt;height:4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">
                <v:textbox>
                  <w:txbxContent>
                    <w:p w14:paraId="014DEA77" w14:textId="77777777" w:rsidR="006463BF" w:rsidRPr="0060270B" w:rsidRDefault="006463BF" w:rsidP="006463BF">
                      <w:pPr>
                        <w:pStyle w:val="Heading4"/>
                        <w:numPr>
                          <w:ilvl w:val="0"/>
                          <w:numId w:val="0"/>
                        </w:numPr>
                        <w:ind w:left="864" w:hanging="864"/>
                      </w:pPr>
                      <w:r w:rsidRPr="0060270B">
                        <w:t>A.7.1.18</w:t>
                      </w:r>
                      <w:r w:rsidRPr="0060270B">
                        <w:rPr>
                          <w:rFonts w:hint="eastAsia"/>
                        </w:rPr>
                        <w:t>.</w:t>
                      </w:r>
                      <w:r w:rsidRPr="0060270B">
                        <w:t>2</w:t>
                      </w:r>
                      <w:r w:rsidRPr="0060270B">
                        <w:tab/>
                        <w:t>Test Requirements</w:t>
                      </w:r>
                    </w:p>
                    <w:p w14:paraId="252889F5" w14:textId="77777777" w:rsidR="006463BF" w:rsidRPr="0060270B" w:rsidRDefault="006463BF" w:rsidP="006463BF">
                      <w:r w:rsidRPr="0060270B">
                        <w:t>For parameters specified in Tables A.7.1.18.1-1</w:t>
                      </w:r>
                      <w:r w:rsidRPr="0060270B">
                        <w:rPr>
                          <w:rFonts w:hint="eastAsia"/>
                        </w:rPr>
                        <w:t xml:space="preserve">, </w:t>
                      </w:r>
                      <w:r w:rsidRPr="0060270B">
                        <w:t>Tables A.7.1.18.1-</w:t>
                      </w:r>
                      <w:r w:rsidRPr="0060270B">
                        <w:rPr>
                          <w:rFonts w:hint="eastAsia"/>
                        </w:rPr>
                        <w:t xml:space="preserve">2, </w:t>
                      </w:r>
                      <w:r w:rsidRPr="0060270B">
                        <w:t>Tables A.7.1.18.1-</w:t>
                      </w:r>
                      <w:r w:rsidRPr="0060270B">
                        <w:rPr>
                          <w:rFonts w:hint="eastAsia"/>
                        </w:rPr>
                        <w:t>3</w:t>
                      </w:r>
                      <w:r w:rsidRPr="0060270B">
                        <w:t xml:space="preserve"> and Tables A.7.1.18.1-</w:t>
                      </w:r>
                      <w:r w:rsidRPr="0060270B">
                        <w:rPr>
                          <w:rFonts w:hint="eastAsia"/>
                        </w:rPr>
                        <w:t>4</w:t>
                      </w:r>
                      <w:r w:rsidRPr="0060270B">
                        <w:t>, the initial transmit timing accuracy shall be within the limits defined in clause 7.</w:t>
                      </w:r>
                      <w:r w:rsidRPr="0060270B">
                        <w:rPr>
                          <w:rFonts w:hint="eastAsia"/>
                        </w:rPr>
                        <w:t>20</w:t>
                      </w:r>
                      <w:r w:rsidRPr="0060270B">
                        <w:t>.2</w:t>
                      </w:r>
                      <w:r w:rsidRPr="0060270B">
                        <w:rPr>
                          <w:rFonts w:hint="eastAsia"/>
                        </w:rPr>
                        <w:t xml:space="preserve"> and </w:t>
                      </w:r>
                      <w:r w:rsidRPr="0060270B">
                        <w:t>the UE shall not adjust the uplink transmission timing autonomously during an ongoing repetition period other than at initial transmission</w:t>
                      </w:r>
                      <w:r w:rsidRPr="0060270B">
                        <w:rPr>
                          <w:rFonts w:hint="eastAsia"/>
                        </w:rPr>
                        <w:t>.</w:t>
                      </w:r>
                    </w:p>
                    <w:p w14:paraId="1F4154B9" w14:textId="77777777" w:rsidR="006463BF" w:rsidRPr="0060270B" w:rsidRDefault="006463BF" w:rsidP="006463BF">
                      <w:r w:rsidRPr="0060270B">
                        <w:t>The following sequence of events shall be used to verify that the requirements are met.</w:t>
                      </w:r>
                    </w:p>
                    <w:p w14:paraId="285BFE95" w14:textId="77777777" w:rsidR="006463BF" w:rsidRPr="0060270B" w:rsidRDefault="006463BF" w:rsidP="006463BF">
                      <w:r w:rsidRPr="0060270B">
                        <w:rPr>
                          <w:rFonts w:hint="eastAsia"/>
                        </w:rPr>
                        <w:t>T</w:t>
                      </w:r>
                      <w:r w:rsidRPr="0060270B">
                        <w:t xml:space="preserve">he test sequence shall be carried out in RRC_CONNECTED for both non-DRX </w:t>
                      </w:r>
                      <w:r w:rsidRPr="0060270B">
                        <w:rPr>
                          <w:rFonts w:hint="eastAsia"/>
                        </w:rPr>
                        <w:t xml:space="preserve">(for Test1) </w:t>
                      </w:r>
                      <w:r w:rsidRPr="0060270B">
                        <w:t xml:space="preserve">and DRX with a cycle length of </w:t>
                      </w:r>
                      <w:r w:rsidRPr="0060270B">
                        <w:rPr>
                          <w:rFonts w:hint="eastAsia"/>
                        </w:rPr>
                        <w:t>2048</w:t>
                      </w:r>
                      <w:r w:rsidRPr="0060270B">
                        <w:t xml:space="preserve"> </w:t>
                      </w:r>
                      <w:proofErr w:type="spellStart"/>
                      <w:r w:rsidRPr="0060270B">
                        <w:t>ms</w:t>
                      </w:r>
                      <w:proofErr w:type="spellEnd"/>
                      <w:r w:rsidRPr="0060270B">
                        <w:t xml:space="preserve"> (Tests </w:t>
                      </w:r>
                      <w:r w:rsidRPr="0060270B">
                        <w:rPr>
                          <w:rFonts w:hint="eastAsia"/>
                        </w:rPr>
                        <w:t>2</w:t>
                      </w:r>
                      <w:r w:rsidRPr="0060270B">
                        <w:t>):</w:t>
                      </w:r>
                    </w:p>
                    <w:p w14:paraId="6C427341" w14:textId="77777777" w:rsidR="006463BF" w:rsidRPr="0060270B" w:rsidRDefault="006463BF" w:rsidP="006463BF">
                      <w:pPr>
                        <w:pStyle w:val="B10"/>
                      </w:pPr>
                      <w:r w:rsidRPr="0060270B">
                        <w:t xml:space="preserve">a) </w:t>
                      </w:r>
                      <w:r w:rsidRPr="0060270B">
                        <w:tab/>
                        <w:t xml:space="preserve">After a connection is set up with the cell, </w:t>
                      </w:r>
                      <w:r w:rsidRPr="0060270B">
                        <w:rPr>
                          <w:rFonts w:hint="eastAsia"/>
                        </w:rPr>
                        <w:t xml:space="preserve">the test system sends NPDCCH including uplink grant for NPUSCH transmission and </w:t>
                      </w:r>
                      <w:r w:rsidRPr="0060270B">
                        <w:t>the test system shall measure the UE transmit timing offset (n</w:t>
                      </w:r>
                      <w:r w:rsidRPr="0060270B">
                        <w:sym w:font="Symbol" w:char="F0B4"/>
                      </w:r>
                      <w:r w:rsidRPr="0060270B">
                        <w:t xml:space="preserve">Ts) and verify that it is within </w:t>
                      </w:r>
                      <w:proofErr w:type="spellStart"/>
                      <w:r w:rsidRPr="0060270B">
                        <w:t>T</w:t>
                      </w:r>
                      <w:r w:rsidRPr="0060270B">
                        <w:rPr>
                          <w:vertAlign w:val="subscript"/>
                        </w:rPr>
                        <w:t>e</w:t>
                      </w:r>
                      <w:proofErr w:type="spellEnd"/>
                      <w:r w:rsidRPr="0060270B">
                        <w:t xml:space="preserve"> (n</w:t>
                      </w:r>
                      <w:r w:rsidRPr="0060270B">
                        <w:sym w:font="Symbol" w:char="F0B4"/>
                      </w:r>
                      <w:r w:rsidRPr="0060270B">
                        <w:t>Ts ≤N</w:t>
                      </w:r>
                      <w:r w:rsidRPr="0060270B">
                        <w:rPr>
                          <w:vertAlign w:val="subscript"/>
                        </w:rPr>
                        <w:t>TA</w:t>
                      </w:r>
                      <w:r w:rsidRPr="0060270B">
                        <w:t>×T</w:t>
                      </w:r>
                      <w:r w:rsidRPr="0060270B">
                        <w:rPr>
                          <w:vertAlign w:val="subscript"/>
                        </w:rPr>
                        <w:t xml:space="preserve">S   </w:t>
                      </w:r>
                      <w:r w:rsidRPr="0060270B">
                        <w:t xml:space="preserve">± </w:t>
                      </w:r>
                      <w:r w:rsidRPr="0060270B">
                        <w:rPr>
                          <w:rFonts w:hint="eastAsia"/>
                        </w:rPr>
                        <w:t>80</w:t>
                      </w:r>
                      <w:r w:rsidRPr="0060270B">
                        <w:t>×T</w:t>
                      </w:r>
                      <w:r w:rsidRPr="0060270B">
                        <w:rPr>
                          <w:vertAlign w:val="subscript"/>
                        </w:rPr>
                        <w:t>S</w:t>
                      </w:r>
                      <w:r w:rsidRPr="0060270B">
                        <w:t>) with respect to the first detected path (in time)</w:t>
                      </w:r>
                      <w:r w:rsidRPr="0060270B">
                        <w:rPr>
                          <w:rFonts w:cs="v4.2.0"/>
                        </w:rPr>
                        <w:t xml:space="preserve"> of the corresponding downlink frame of </w:t>
                      </w:r>
                      <w:r w:rsidRPr="0060270B">
                        <w:rPr>
                          <w:rFonts w:cs="v4.2.0" w:hint="eastAsia"/>
                        </w:rPr>
                        <w:t xml:space="preserve">NB-IoT </w:t>
                      </w:r>
                      <w:r w:rsidRPr="0060270B">
                        <w:rPr>
                          <w:rFonts w:cs="v4.2.0"/>
                        </w:rPr>
                        <w:t>cell 1</w:t>
                      </w:r>
                      <w:r w:rsidRPr="0060270B">
                        <w:t>.</w:t>
                      </w:r>
                    </w:p>
                    <w:p w14:paraId="4C4C73FE" w14:textId="77777777" w:rsidR="006463BF" w:rsidRPr="0060270B" w:rsidRDefault="006463BF" w:rsidP="006463BF">
                      <w:pPr>
                        <w:pStyle w:val="B10"/>
                      </w:pPr>
                      <w:r w:rsidRPr="0060270B">
                        <w:t xml:space="preserve">b) </w:t>
                      </w:r>
                      <w:r w:rsidRPr="0060270B">
                        <w:tab/>
                        <w:t>The test system sends NPDCCH including uplink grant for NPUSCH transmission.</w:t>
                      </w:r>
                      <w:r w:rsidRPr="0060270B" w:rsidDel="00DD060C">
                        <w:rPr>
                          <w:rFonts w:hint="eastAsia"/>
                        </w:rPr>
                        <w:t xml:space="preserve"> </w:t>
                      </w:r>
                      <w:r w:rsidRPr="0060270B">
                        <w:rPr>
                          <w:rFonts w:hint="eastAsia"/>
                        </w:rPr>
                        <w:t xml:space="preserve">After 16ms from the initial </w:t>
                      </w:r>
                      <w:r w:rsidRPr="0060270B">
                        <w:t xml:space="preserve">NPUSCH </w:t>
                      </w:r>
                      <w:r w:rsidRPr="0060270B">
                        <w:rPr>
                          <w:rFonts w:hint="eastAsia"/>
                        </w:rPr>
                        <w:t>transmission, t</w:t>
                      </w:r>
                      <w:r w:rsidRPr="0060270B">
                        <w:t>he test system adjusts the downlink transmit timing for the cell, using the value of n measured in a),</w:t>
                      </w:r>
                    </w:p>
                    <w:p w14:paraId="2C0AC4BF" w14:textId="77777777" w:rsidR="006463BF" w:rsidRPr="0060270B" w:rsidRDefault="006463BF" w:rsidP="006463BF">
                      <w:pPr>
                        <w:pStyle w:val="B2"/>
                      </w:pPr>
                      <w:r w:rsidRPr="0060270B">
                        <w:t>- if n &lt; 0, by +(144 – |n|)</w:t>
                      </w:r>
                      <w:r w:rsidRPr="0060270B">
                        <w:sym w:font="Symbol" w:char="F0B4"/>
                      </w:r>
                      <w:r w:rsidRPr="0060270B">
                        <w:t>T</w:t>
                      </w:r>
                      <w:r w:rsidRPr="0060270B">
                        <w:rPr>
                          <w:vertAlign w:val="subscript"/>
                        </w:rPr>
                        <w:t>S</w:t>
                      </w:r>
                      <w:r w:rsidRPr="0060270B">
                        <w:t xml:space="preserve"> compared to that in (a).</w:t>
                      </w:r>
                    </w:p>
                    <w:p w14:paraId="342A9553" w14:textId="77777777" w:rsidR="006463BF" w:rsidRPr="0060270B" w:rsidRDefault="006463BF" w:rsidP="006463BF">
                      <w:pPr>
                        <w:pStyle w:val="B2"/>
                      </w:pPr>
                      <w:r w:rsidRPr="0060270B">
                        <w:t>- if n ≥ 0, by -(144 – |n|)</w:t>
                      </w:r>
                      <w:r w:rsidRPr="0060270B">
                        <w:sym w:font="Symbol" w:char="F0B4"/>
                      </w:r>
                      <w:r w:rsidRPr="0060270B">
                        <w:t>T</w:t>
                      </w:r>
                      <w:r w:rsidRPr="0060270B">
                        <w:rPr>
                          <w:vertAlign w:val="subscript"/>
                        </w:rPr>
                        <w:t>S</w:t>
                      </w:r>
                      <w:r w:rsidRPr="0060270B">
                        <w:t xml:space="preserve"> compared to that in (a).</w:t>
                      </w:r>
                    </w:p>
                    <w:p w14:paraId="60AF64FF" w14:textId="77777777" w:rsidR="006463BF" w:rsidRPr="0060270B" w:rsidRDefault="006463BF" w:rsidP="006463BF">
                      <w:pPr>
                        <w:pStyle w:val="B2"/>
                        <w:ind w:left="567" w:firstLine="0"/>
                      </w:pPr>
                      <w:r w:rsidRPr="0060270B">
                        <w:t>The timing adjustment is performed monotonically in multiple steps of |∆T| ≤ 9×TS per NPDCCH period (∆T is to be defined in the test procedure) until the above required total timing change is achieved, during which no grant is transmitted for the UE.</w:t>
                      </w:r>
                    </w:p>
                    <w:p w14:paraId="43C26E4B" w14:textId="77777777" w:rsidR="006463BF" w:rsidRPr="0060270B" w:rsidRDefault="006463BF" w:rsidP="006463BF">
                      <w:pPr>
                        <w:pStyle w:val="B10"/>
                      </w:pPr>
                      <w:r w:rsidRPr="0060270B">
                        <w:t xml:space="preserve">c) </w:t>
                      </w:r>
                      <w:r w:rsidRPr="0060270B">
                        <w:tab/>
                      </w:r>
                      <w:r w:rsidRPr="006463BF">
                        <w:rPr>
                          <w:highlight w:val="yellow"/>
                        </w:rPr>
                        <w:t>The test system shall verify that for Test 1 the UE shall not adjust the uplink transmission timing autonomously during an ongoing repetition period</w:t>
                      </w:r>
                      <w:r w:rsidRPr="006463BF">
                        <w:rPr>
                          <w:rFonts w:hint="eastAsia"/>
                          <w:highlight w:val="yellow"/>
                        </w:rPr>
                        <w:t xml:space="preserve">. </w:t>
                      </w:r>
                      <w:r w:rsidRPr="006463BF">
                        <w:rPr>
                          <w:highlight w:val="yellow"/>
                        </w:rPr>
                        <w:t>Skip this step for Test 2.</w:t>
                      </w:r>
                    </w:p>
                    <w:p w14:paraId="150DFD0E" w14:textId="77777777" w:rsidR="006463BF" w:rsidRPr="0060270B" w:rsidRDefault="006463BF" w:rsidP="006463BF">
                      <w:pPr>
                        <w:pStyle w:val="B10"/>
                        <w:rPr>
                          <w:lang w:eastAsia="zh-CN"/>
                        </w:rPr>
                      </w:pPr>
                      <w:r w:rsidRPr="0060270B">
                        <w:t xml:space="preserve">d) </w:t>
                      </w:r>
                      <w:r w:rsidRPr="0060270B">
                        <w:tab/>
                      </w:r>
                      <w:r w:rsidRPr="0060270B">
                        <w:rPr>
                          <w:rFonts w:hint="eastAsia"/>
                          <w:lang w:eastAsia="zh-CN"/>
                        </w:rPr>
                        <w:t>For test 2</w:t>
                      </w:r>
                      <w:r w:rsidRPr="0060270B">
                        <w:rPr>
                          <w:lang w:eastAsia="zh-CN"/>
                        </w:rPr>
                        <w:t xml:space="preserve">, </w:t>
                      </w:r>
                      <w:r w:rsidRPr="0060270B">
                        <w:t>t</w:t>
                      </w:r>
                      <w:r w:rsidRPr="0060270B">
                        <w:rPr>
                          <w:rFonts w:hint="eastAsia"/>
                        </w:rPr>
                        <w:t xml:space="preserve">he test system sends NPDCCH including uplink grant for NPUSCH transmission and </w:t>
                      </w:r>
                      <w:r w:rsidRPr="0060270B">
                        <w:t>shall verify that the UE transmit timing offset stays within N</w:t>
                      </w:r>
                      <w:r w:rsidRPr="0060270B">
                        <w:rPr>
                          <w:vertAlign w:val="subscript"/>
                        </w:rPr>
                        <w:t>TA</w:t>
                      </w:r>
                      <w:r w:rsidRPr="0060270B">
                        <w:t>×</w:t>
                      </w:r>
                      <w:proofErr w:type="gramStart"/>
                      <w:r w:rsidRPr="0060270B">
                        <w:t>T</w:t>
                      </w:r>
                      <w:r w:rsidRPr="0060270B">
                        <w:rPr>
                          <w:vertAlign w:val="subscript"/>
                        </w:rPr>
                        <w:t xml:space="preserve">S  </w:t>
                      </w:r>
                      <w:r w:rsidRPr="0060270B">
                        <w:t>±</w:t>
                      </w:r>
                      <w:proofErr w:type="gramEnd"/>
                      <w:r w:rsidRPr="0060270B">
                        <w:t xml:space="preserve"> </w:t>
                      </w:r>
                      <w:r w:rsidRPr="0060270B">
                        <w:rPr>
                          <w:rFonts w:hint="eastAsia"/>
                        </w:rPr>
                        <w:t>80</w:t>
                      </w:r>
                      <w:r w:rsidRPr="0060270B">
                        <w:t>×T</w:t>
                      </w:r>
                      <w:r w:rsidRPr="0060270B">
                        <w:rPr>
                          <w:vertAlign w:val="subscript"/>
                        </w:rPr>
                        <w:t xml:space="preserve">S </w:t>
                      </w:r>
                      <w:r w:rsidRPr="0060270B">
                        <w:t xml:space="preserve">with respect to the first detected path  (in time) </w:t>
                      </w:r>
                      <w:r w:rsidRPr="0060270B">
                        <w:rPr>
                          <w:rFonts w:cs="v4.2.0"/>
                        </w:rPr>
                        <w:t xml:space="preserve">of the corresponding downlink frame of </w:t>
                      </w:r>
                      <w:r w:rsidRPr="0060270B">
                        <w:rPr>
                          <w:rFonts w:cs="v4.2.0" w:hint="eastAsia"/>
                        </w:rPr>
                        <w:t xml:space="preserve">NB-IoT </w:t>
                      </w:r>
                      <w:r w:rsidRPr="0060270B">
                        <w:rPr>
                          <w:rFonts w:cs="v4.2.0"/>
                        </w:rPr>
                        <w:t>cell 1</w:t>
                      </w:r>
                      <w:r w:rsidRPr="0060270B">
                        <w:t>.</w:t>
                      </w:r>
                      <w:r w:rsidRPr="0060270B">
                        <w:rPr>
                          <w:rFonts w:hint="eastAsia"/>
                        </w:rPr>
                        <w:t xml:space="preserve"> </w:t>
                      </w:r>
                      <w:r w:rsidRPr="0060270B">
                        <w:t>T</w:t>
                      </w:r>
                      <w:r w:rsidRPr="0060270B">
                        <w:rPr>
                          <w:rFonts w:hint="eastAsia"/>
                          <w:lang w:eastAsia="zh-CN"/>
                        </w:rPr>
                        <w:t xml:space="preserve">he </w:t>
                      </w:r>
                      <w:r w:rsidRPr="0060270B">
                        <w:t>UE transmit timing offset</w:t>
                      </w:r>
                      <w:r w:rsidRPr="0060270B">
                        <w:rPr>
                          <w:rFonts w:hint="eastAsia"/>
                          <w:lang w:eastAsia="zh-CN"/>
                        </w:rPr>
                        <w:t xml:space="preserve"> shall be verified for the first transmission in the DRX cycle immediately after DL timing adjustment.</w:t>
                      </w:r>
                    </w:p>
                    <w:p w14:paraId="2EB6DECF" w14:textId="77777777" w:rsidR="006463BF" w:rsidRPr="00E7044A" w:rsidRDefault="006463BF" w:rsidP="006463BF">
                      <w:pPr>
                        <w:rPr>
                          <w:sz w:val="18"/>
                          <w:szCs w:val="18"/>
                          <w:lang w:val="en-US"/>
                        </w:rPr>
                      </w:pPr>
                    </w:p>
                  </w:txbxContent>
                </v:textbox>
                <w10:anchorlock/>
              </v:shape>
            </w:pict>
          </mc:Fallback>
        </mc:AlternateContent>
      </w:r>
    </w:p>
    <w:p w14:paraId="6063027F" w14:textId="1F575B16" w:rsidR="006463BF" w:rsidRDefault="00607B21" w:rsidP="00E7044A">
      <w:pPr>
        <w:rPr>
          <w:lang w:val="en-US"/>
        </w:rPr>
      </w:pPr>
      <w:r>
        <w:rPr>
          <w:lang w:val="en-US"/>
        </w:rPr>
        <w:t xml:space="preserve">Step c) </w:t>
      </w:r>
      <w:r w:rsidR="00FD79F4">
        <w:rPr>
          <w:lang w:val="en-US"/>
        </w:rPr>
        <w:t xml:space="preserve">in NB-IoT test </w:t>
      </w:r>
      <w:r>
        <w:rPr>
          <w:lang w:val="en-US"/>
        </w:rPr>
        <w:t xml:space="preserve">enforces a much tighter requirement on Cat NB1 UE that has a smaller BW. This step is not present in Cat M1 test. In this paper, we discuss why step c) should be eliminated from the test requirements to make it consistent with Cat M1 test requirements. </w:t>
      </w:r>
    </w:p>
    <w:p w14:paraId="39E0D7E0" w14:textId="754E22C5" w:rsidR="00936F3A" w:rsidRDefault="00936F3A" w:rsidP="00E7044A">
      <w:pPr>
        <w:rPr>
          <w:b/>
          <w:lang w:val="en-US"/>
        </w:rPr>
      </w:pPr>
      <w:r w:rsidRPr="00936F3A">
        <w:rPr>
          <w:b/>
          <w:lang w:val="en-US"/>
        </w:rPr>
        <w:t xml:space="preserve">Observation 1. UE transmit timing accuracy test requirements for Cat NB1 UE in A.7.1.18 </w:t>
      </w:r>
      <w:r w:rsidR="00DB3F4C">
        <w:rPr>
          <w:b/>
          <w:lang w:val="en-US"/>
        </w:rPr>
        <w:t>are</w:t>
      </w:r>
      <w:r w:rsidRPr="00936F3A">
        <w:rPr>
          <w:b/>
          <w:lang w:val="en-US"/>
        </w:rPr>
        <w:t xml:space="preserve"> not consistent with those of Cat M1 UE in A.7.1.15 and are made tighter.</w:t>
      </w:r>
    </w:p>
    <w:p w14:paraId="5198E038" w14:textId="0EACE4CA" w:rsidR="00FD79F4" w:rsidRDefault="00FD79F4" w:rsidP="00E7044A">
      <w:pPr>
        <w:rPr>
          <w:lang w:val="en-US"/>
        </w:rPr>
      </w:pPr>
      <w:r>
        <w:rPr>
          <w:lang w:val="en-US"/>
        </w:rPr>
        <w:t xml:space="preserve">Moreover, the rate of </w:t>
      </w:r>
      <w:r w:rsidR="00B2727F">
        <w:rPr>
          <w:lang w:val="en-US"/>
        </w:rPr>
        <w:t xml:space="preserve">DL </w:t>
      </w:r>
      <w:proofErr w:type="gramStart"/>
      <w:r w:rsidR="00B2727F">
        <w:rPr>
          <w:lang w:val="en-US"/>
        </w:rPr>
        <w:t>transmit</w:t>
      </w:r>
      <w:proofErr w:type="gramEnd"/>
      <w:r w:rsidR="00B2727F">
        <w:rPr>
          <w:lang w:val="en-US"/>
        </w:rPr>
        <w:t xml:space="preserve"> timing adjustment by the test system in tests A.7.1.17 and A.7.1.18 are unreasonably high for a Cat NB1 UE. In test A.7.1.17, the rate of DL timing adjustment is 9Ts per 8ms (NPDCCH period. In test A.7.1.18, the rate of DL timing adjustment is 9Ts per 64ms (NPDCCH period). These rates are unrealistic for NB-IoT devices and typical time-tracking loop (TTL) cannot track this change. We discuss this issue and propose a unified solution for both tests.   </w:t>
      </w:r>
    </w:p>
    <w:p w14:paraId="19D1C5BE" w14:textId="32E40DFB" w:rsidR="004B5299" w:rsidRDefault="004B5299" w:rsidP="00E7044A">
      <w:pPr>
        <w:rPr>
          <w:b/>
          <w:lang w:val="en-US"/>
        </w:rPr>
      </w:pPr>
      <w:r w:rsidRPr="004B5299">
        <w:rPr>
          <w:b/>
          <w:lang w:val="en-US"/>
        </w:rPr>
        <w:t>Observation 2. The rate of DL timing adjustment by the test system in A.7.1.17-18 are unreasonabl</w:t>
      </w:r>
      <w:r>
        <w:rPr>
          <w:b/>
          <w:lang w:val="en-US"/>
        </w:rPr>
        <w:t>y</w:t>
      </w:r>
      <w:r w:rsidRPr="004B5299">
        <w:rPr>
          <w:b/>
          <w:lang w:val="en-US"/>
        </w:rPr>
        <w:t xml:space="preserve"> high for a Cat NB1 UE.</w:t>
      </w:r>
    </w:p>
    <w:p w14:paraId="5FE79C4D" w14:textId="536428B0" w:rsidR="004B5299" w:rsidRDefault="004B5299" w:rsidP="00E7044A">
      <w:pPr>
        <w:rPr>
          <w:b/>
          <w:lang w:val="en-US"/>
        </w:rPr>
      </w:pPr>
    </w:p>
    <w:p w14:paraId="4479C54C" w14:textId="77777777" w:rsidR="004B5299" w:rsidRPr="004B5299" w:rsidRDefault="004B5299" w:rsidP="00E7044A">
      <w:pPr>
        <w:rPr>
          <w:b/>
          <w:lang w:val="en-US"/>
        </w:rPr>
      </w:pPr>
    </w:p>
    <w:p w14:paraId="4E8A8CDE" w14:textId="01097E14" w:rsidR="001075DD" w:rsidRDefault="004E3E6A" w:rsidP="00B777FB">
      <w:pPr>
        <w:pStyle w:val="Heading1"/>
        <w:rPr>
          <w:lang w:val="en-US"/>
        </w:rPr>
      </w:pPr>
      <w:r>
        <w:rPr>
          <w:lang w:val="en-US"/>
        </w:rPr>
        <w:lastRenderedPageBreak/>
        <w:t xml:space="preserve">Discussion </w:t>
      </w:r>
    </w:p>
    <w:p w14:paraId="64367D76" w14:textId="1DFA759F" w:rsidR="0055217A" w:rsidRPr="0055217A" w:rsidRDefault="0055217A" w:rsidP="0055217A">
      <w:pPr>
        <w:rPr>
          <w:b/>
          <w:i/>
          <w:sz w:val="22"/>
          <w:lang w:val="en-US"/>
        </w:rPr>
      </w:pPr>
      <w:r>
        <w:rPr>
          <w:b/>
          <w:i/>
          <w:sz w:val="22"/>
          <w:lang w:val="en-US"/>
        </w:rPr>
        <w:t>On UL transmission timing during an ongoing repetition:</w:t>
      </w:r>
    </w:p>
    <w:p w14:paraId="17DA588A" w14:textId="70C9E171" w:rsidR="00172B4B" w:rsidRDefault="008161B6" w:rsidP="00766E67">
      <w:pPr>
        <w:rPr>
          <w:lang w:val="en-US"/>
        </w:rPr>
      </w:pPr>
      <w:r>
        <w:rPr>
          <w:lang w:val="en-US"/>
        </w:rPr>
        <w:t>Even though UE is required not to adjust the uplink transmission timing autonomously during an ongoing repetition period, the actual uplink timing can change to the following reasons:</w:t>
      </w:r>
    </w:p>
    <w:p w14:paraId="75FF5AE4" w14:textId="02B8C568" w:rsidR="008161B6" w:rsidRPr="008161B6" w:rsidRDefault="008161B6" w:rsidP="008161B6">
      <w:pPr>
        <w:pStyle w:val="ListParagraph"/>
        <w:numPr>
          <w:ilvl w:val="0"/>
          <w:numId w:val="50"/>
        </w:numPr>
        <w:rPr>
          <w:sz w:val="20"/>
        </w:rPr>
      </w:pPr>
      <w:r w:rsidRPr="008161B6">
        <w:rPr>
          <w:sz w:val="20"/>
        </w:rPr>
        <w:t>Timing drift due to residual frequency error</w:t>
      </w:r>
    </w:p>
    <w:p w14:paraId="0579C9A0" w14:textId="300DBABD" w:rsidR="008161B6" w:rsidRPr="008161B6" w:rsidRDefault="008161B6" w:rsidP="008161B6">
      <w:pPr>
        <w:pStyle w:val="ListParagraph"/>
        <w:numPr>
          <w:ilvl w:val="0"/>
          <w:numId w:val="50"/>
        </w:numPr>
        <w:rPr>
          <w:sz w:val="20"/>
        </w:rPr>
      </w:pPr>
      <w:r w:rsidRPr="008161B6">
        <w:rPr>
          <w:sz w:val="20"/>
        </w:rPr>
        <w:t>Timing drift due to frequency drift</w:t>
      </w:r>
    </w:p>
    <w:p w14:paraId="19C1B5CF" w14:textId="4D9F90D4" w:rsidR="008161B6" w:rsidRPr="008161B6" w:rsidRDefault="008161B6" w:rsidP="008161B6">
      <w:pPr>
        <w:rPr>
          <w:sz w:val="16"/>
        </w:rPr>
      </w:pPr>
    </w:p>
    <w:p w14:paraId="7D83F2D3" w14:textId="733C30B8" w:rsidR="008161B6" w:rsidRDefault="008161B6" w:rsidP="008161B6">
      <w:r w:rsidRPr="008161B6">
        <w:rPr>
          <w:b/>
          <w:i/>
        </w:rPr>
        <w:t>Timing drift due to residual frequency error:</w:t>
      </w:r>
      <w:r>
        <w:t xml:space="preserve"> Per Section 6.5.1F of [2], frequency error for NB-IoT in extended coverage mode should be kept within +/- 0.2 ppm for bands &lt; 1GHz. For UL transmission interval of 256 </w:t>
      </w:r>
      <w:proofErr w:type="spellStart"/>
      <w:r>
        <w:t>ms</w:t>
      </w:r>
      <w:proofErr w:type="spellEnd"/>
      <w:r>
        <w:t xml:space="preserve"> (as in A.7.1.18), this allowed residual frequency error results in 1.5 Ts of timing drift.</w:t>
      </w:r>
    </w:p>
    <w:p w14:paraId="6725F063" w14:textId="14D196F7" w:rsidR="00936F3A" w:rsidRPr="00936F3A" w:rsidRDefault="00936F3A" w:rsidP="008161B6">
      <w:pPr>
        <w:rPr>
          <w:b/>
        </w:rPr>
      </w:pPr>
      <w:r w:rsidRPr="00936F3A">
        <w:rPr>
          <w:b/>
        </w:rPr>
        <w:t xml:space="preserve">Observation </w:t>
      </w:r>
      <w:r w:rsidR="004B5299">
        <w:rPr>
          <w:b/>
        </w:rPr>
        <w:t>3</w:t>
      </w:r>
      <w:r w:rsidRPr="00936F3A">
        <w:rPr>
          <w:b/>
        </w:rPr>
        <w:t xml:space="preserve">. </w:t>
      </w:r>
      <w:r w:rsidR="00311435">
        <w:rPr>
          <w:b/>
        </w:rPr>
        <w:t>R</w:t>
      </w:r>
      <w:r w:rsidRPr="00936F3A">
        <w:rPr>
          <w:b/>
        </w:rPr>
        <w:t xml:space="preserve">esidual frequency error in Cat NB1 can result up to 1.5 Ts of timing drift during an ongoing UL transmission with repetition. </w:t>
      </w:r>
    </w:p>
    <w:p w14:paraId="3FE1657C" w14:textId="5DD698E5" w:rsidR="008161B6" w:rsidRDefault="008161B6" w:rsidP="008161B6"/>
    <w:p w14:paraId="0CB48068" w14:textId="50C967C8" w:rsidR="008161B6" w:rsidRDefault="008161B6" w:rsidP="008161B6">
      <w:r w:rsidRPr="00F212A1">
        <w:rPr>
          <w:b/>
          <w:i/>
        </w:rPr>
        <w:t>Timing drift due to frequency shift:</w:t>
      </w:r>
      <w:r>
        <w:t xml:space="preserve"> With continuous transmission in UL, XO heats up (particularly in cold start). Assuming a temperature drift of A (ppm/C) and temperature gradient of B (C/s), the frequency drift </w:t>
      </w:r>
      <m:oMath>
        <m:sSup>
          <m:sSupPr>
            <m:ctrlPr>
              <w:rPr>
                <w:rFonts w:ascii="Cambria Math" w:hAnsi="Cambria Math"/>
                <w:i/>
              </w:rPr>
            </m:ctrlPr>
          </m:sSupPr>
          <m:e>
            <m:r>
              <w:rPr>
                <w:rFonts w:ascii="Cambria Math" w:hAnsi="Cambria Math"/>
              </w:rPr>
              <m:t>F</m:t>
            </m:r>
          </m:e>
          <m:sup>
            <m:r>
              <w:rPr>
                <w:rFonts w:ascii="Cambria Math" w:hAnsi="Cambria Math"/>
              </w:rPr>
              <m:t>'</m:t>
            </m:r>
          </m:sup>
        </m:sSup>
        <m:r>
          <w:rPr>
            <w:rFonts w:ascii="Cambria Math" w:hAnsi="Cambria Math"/>
          </w:rPr>
          <m:t>=A.B</m:t>
        </m:r>
      </m:oMath>
      <w:r>
        <w:t xml:space="preserve"> and the timing drift due to this frequency drift is </w:t>
      </w:r>
    </w:p>
    <w:p w14:paraId="599F5373" w14:textId="3D6396A6" w:rsidR="008161B6" w:rsidRPr="008161B6" w:rsidRDefault="008161B6" w:rsidP="008161B6">
      <m:oMathPara>
        <m:oMath>
          <m:r>
            <w:rPr>
              <w:rFonts w:ascii="Cambria Math" w:hAnsi="Cambria Math"/>
            </w:rPr>
            <m:t>∆T= ±0.5</m:t>
          </m:r>
          <m:sSup>
            <m:sSupPr>
              <m:ctrlPr>
                <w:rPr>
                  <w:rFonts w:ascii="Cambria Math" w:hAnsi="Cambria Math"/>
                  <w:i/>
                </w:rPr>
              </m:ctrlPr>
            </m:sSupPr>
            <m:e>
              <m:r>
                <w:rPr>
                  <w:rFonts w:ascii="Cambria Math" w:hAnsi="Cambria Math"/>
                </w:rPr>
                <m:t>F</m:t>
              </m:r>
            </m:e>
            <m:sup>
              <m:r>
                <w:rPr>
                  <w:rFonts w:ascii="Cambria Math" w:hAnsi="Cambria Math"/>
                </w:rPr>
                <m:t>'</m:t>
              </m:r>
            </m:sup>
          </m:sSup>
          <m:sSup>
            <m:sSupPr>
              <m:ctrlPr>
                <w:rPr>
                  <w:rFonts w:ascii="Cambria Math" w:hAnsi="Cambria Math"/>
                  <w:i/>
                </w:rPr>
              </m:ctrlPr>
            </m:sSupPr>
            <m:e>
              <m:r>
                <w:rPr>
                  <w:rFonts w:ascii="Cambria Math" w:hAnsi="Cambria Math"/>
                </w:rPr>
                <m:t>T</m:t>
              </m:r>
            </m:e>
            <m:sup>
              <m:r>
                <w:rPr>
                  <w:rFonts w:ascii="Cambria Math" w:hAnsi="Cambria Math"/>
                </w:rPr>
                <m:t>2</m:t>
              </m:r>
            </m:sup>
          </m:sSup>
        </m:oMath>
      </m:oMathPara>
    </w:p>
    <w:p w14:paraId="309740E9" w14:textId="22F76E35" w:rsidR="008161B6" w:rsidRDefault="008161B6" w:rsidP="008161B6">
      <w:r>
        <w:t xml:space="preserve">Where T = </w:t>
      </w:r>
      <w:proofErr w:type="gramStart"/>
      <w:r>
        <w:t>0.256s.Values</w:t>
      </w:r>
      <w:proofErr w:type="gramEnd"/>
      <w:r>
        <w:t xml:space="preserve"> of A and B depend on the XO quality (cost), calibration, and size among other factors [3]</w:t>
      </w:r>
      <w:r w:rsidR="00F212A1">
        <w:t xml:space="preserve">. Timing drift due to frequency drift can be as large as </w:t>
      </w:r>
      <m:oMath>
        <m:r>
          <w:rPr>
            <w:rFonts w:ascii="Cambria Math" w:hAnsi="Cambria Math"/>
          </w:rPr>
          <m:t>∆T=10</m:t>
        </m:r>
        <m:sSub>
          <m:sSubPr>
            <m:ctrlPr>
              <w:rPr>
                <w:rFonts w:ascii="Cambria Math" w:hAnsi="Cambria Math"/>
                <w:i/>
              </w:rPr>
            </m:ctrlPr>
          </m:sSubPr>
          <m:e>
            <m:r>
              <w:rPr>
                <w:rFonts w:ascii="Cambria Math" w:hAnsi="Cambria Math"/>
              </w:rPr>
              <m:t>T</m:t>
            </m:r>
          </m:e>
          <m:sub>
            <m:r>
              <w:rPr>
                <w:rFonts w:ascii="Cambria Math" w:hAnsi="Cambria Math"/>
              </w:rPr>
              <m:t>s</m:t>
            </m:r>
          </m:sub>
        </m:sSub>
      </m:oMath>
      <w:r w:rsidR="00F212A1">
        <w:t xml:space="preserve"> for low-cost XO.</w:t>
      </w:r>
    </w:p>
    <w:p w14:paraId="094BBF26" w14:textId="5C671ABE" w:rsidR="00936F3A" w:rsidRPr="00936F3A" w:rsidRDefault="00936F3A" w:rsidP="008161B6">
      <w:pPr>
        <w:rPr>
          <w:b/>
        </w:rPr>
      </w:pPr>
      <w:r w:rsidRPr="00936F3A">
        <w:rPr>
          <w:b/>
        </w:rPr>
        <w:t xml:space="preserve">Observation </w:t>
      </w:r>
      <w:r w:rsidR="004B5299">
        <w:rPr>
          <w:b/>
        </w:rPr>
        <w:t>4</w:t>
      </w:r>
      <w:r w:rsidRPr="00936F3A">
        <w:rPr>
          <w:b/>
        </w:rPr>
        <w:t>. Timing drift due to frequency drift as a result of XO heating up can be as large as 10Ts for low-cost XO.</w:t>
      </w:r>
    </w:p>
    <w:p w14:paraId="0E3AFD4C" w14:textId="700BE68C" w:rsidR="00F212A1" w:rsidRDefault="00F212A1" w:rsidP="008161B6">
      <w:r>
        <w:t xml:space="preserve">In addition to the above two reasons, the low BW of Cat NB1 (1 RB) compared to Cat M1 (6 RB) means measurement of transmit timing accuracy in test equipment will be further compromised as cat NB1 UL timing resolution is at least 6 times worse than Cat M1. </w:t>
      </w:r>
    </w:p>
    <w:p w14:paraId="5E97CBA3" w14:textId="2E95EC08" w:rsidR="00936F3A" w:rsidRPr="00936F3A" w:rsidRDefault="00936F3A" w:rsidP="008161B6">
      <w:pPr>
        <w:rPr>
          <w:b/>
        </w:rPr>
      </w:pPr>
      <w:r w:rsidRPr="00936F3A">
        <w:rPr>
          <w:b/>
        </w:rPr>
        <w:t xml:space="preserve">Observation </w:t>
      </w:r>
      <w:r w:rsidR="004B5299">
        <w:rPr>
          <w:b/>
        </w:rPr>
        <w:t>5</w:t>
      </w:r>
      <w:r w:rsidRPr="00936F3A">
        <w:rPr>
          <w:b/>
        </w:rPr>
        <w:t xml:space="preserve">. Lower operating BW of Cat NB1 compared to Cat M1 leads to worse UL timing resolution and </w:t>
      </w:r>
      <w:r>
        <w:rPr>
          <w:b/>
        </w:rPr>
        <w:t>degrad</w:t>
      </w:r>
      <w:r w:rsidRPr="00936F3A">
        <w:rPr>
          <w:b/>
        </w:rPr>
        <w:t>ed transmit timing accuracy.</w:t>
      </w:r>
    </w:p>
    <w:p w14:paraId="5B68A0F4" w14:textId="52B9A21A" w:rsidR="005D4434" w:rsidRDefault="005D4434" w:rsidP="008161B6">
      <w:r>
        <w:t>We believe the first two reasons (timing drifts due to residual frequency error and frequency drift) were the main reason that the test requirements in A.7.1.15 are defined as indicated above. In addition to these two reasons, Cat NB1 has an additional reason of operating in lower BW and hence having a worse timing resolution. Hence, we propose that test requirements in A.7.1.18 to be at least consistent with those in A.7.1.15.</w:t>
      </w:r>
    </w:p>
    <w:p w14:paraId="368C99F6" w14:textId="5A1497F2" w:rsidR="00782901" w:rsidRPr="000171F5" w:rsidRDefault="00782901" w:rsidP="008161B6">
      <w:pPr>
        <w:rPr>
          <w:b/>
        </w:rPr>
      </w:pPr>
      <w:r w:rsidRPr="000171F5">
        <w:rPr>
          <w:b/>
        </w:rPr>
        <w:t>Proposal 1. Make test requirements for Cat NB1 UE in A.7.1.18 consistent with test requirements for Cat M1 UE in A.7.1.15 by removing step c) in test requirements.</w:t>
      </w:r>
    </w:p>
    <w:p w14:paraId="18BD2E73" w14:textId="2C7F161A" w:rsidR="007D7472" w:rsidRDefault="001D6E54" w:rsidP="008161B6">
      <w:r>
        <w:t xml:space="preserve">It is noted that the above proposal does not contradict the requirement of UE not autonomously adjusting the transmit timing. It merely </w:t>
      </w:r>
      <w:r w:rsidR="0088204D">
        <w:t xml:space="preserve">provisions for transmit timing drifts due to reasons above </w:t>
      </w:r>
      <w:proofErr w:type="gramStart"/>
      <w:r w:rsidR="0088204D">
        <w:t>similar to</w:t>
      </w:r>
      <w:proofErr w:type="gramEnd"/>
      <w:r w:rsidR="0088204D">
        <w:t xml:space="preserve"> Cat M1 test. </w:t>
      </w:r>
    </w:p>
    <w:p w14:paraId="227FA5E9" w14:textId="67D6D014" w:rsidR="0055217A" w:rsidRDefault="0055217A" w:rsidP="008161B6">
      <w:pPr>
        <w:rPr>
          <w:b/>
          <w:i/>
          <w:sz w:val="22"/>
        </w:rPr>
      </w:pPr>
      <w:r>
        <w:rPr>
          <w:b/>
          <w:i/>
          <w:sz w:val="22"/>
        </w:rPr>
        <w:t>On rate of DL timing adjustment by test system:</w:t>
      </w:r>
    </w:p>
    <w:p w14:paraId="36F986B4" w14:textId="63B57BB5" w:rsidR="0055217A" w:rsidRDefault="004B2F7A" w:rsidP="008161B6">
      <w:r>
        <w:t>Table 1 summarizes the rate of DL timing adjustment by test system in NB-IoT tests A.7.1.17-18</w:t>
      </w:r>
      <w:r w:rsidR="00BC4234">
        <w:t xml:space="preserve"> with equivalent time drift and vehicular speed that translates to the time drifts assuming a 900 MHz carrier frequency. </w:t>
      </w:r>
    </w:p>
    <w:p w14:paraId="2396FFE0" w14:textId="4B02304E" w:rsidR="004D6FE1" w:rsidRDefault="004D6FE1" w:rsidP="004D6FE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Current DL timing adjustment rate in NB-IoT tests</w:t>
      </w:r>
    </w:p>
    <w:tbl>
      <w:tblPr>
        <w:tblStyle w:val="TableGrid"/>
        <w:tblW w:w="0" w:type="auto"/>
        <w:tblLook w:val="04A0" w:firstRow="1" w:lastRow="0" w:firstColumn="1" w:lastColumn="0" w:noHBand="0" w:noVBand="1"/>
      </w:tblPr>
      <w:tblGrid>
        <w:gridCol w:w="1525"/>
        <w:gridCol w:w="2299"/>
        <w:gridCol w:w="1912"/>
        <w:gridCol w:w="1913"/>
        <w:gridCol w:w="1913"/>
      </w:tblGrid>
      <w:tr w:rsidR="00BC4234" w14:paraId="0B6F9C44" w14:textId="77777777" w:rsidTr="00BC4234">
        <w:tc>
          <w:tcPr>
            <w:tcW w:w="1525" w:type="dxa"/>
          </w:tcPr>
          <w:p w14:paraId="2B9C2F4F" w14:textId="56C7C6BF" w:rsidR="00BC4234" w:rsidRPr="00BC4234" w:rsidRDefault="00BC4234" w:rsidP="00BC4234">
            <w:pPr>
              <w:jc w:val="center"/>
              <w:rPr>
                <w:b/>
              </w:rPr>
            </w:pPr>
            <w:r w:rsidRPr="00BC4234">
              <w:rPr>
                <w:b/>
              </w:rPr>
              <w:t>Test</w:t>
            </w:r>
          </w:p>
        </w:tc>
        <w:tc>
          <w:tcPr>
            <w:tcW w:w="2299" w:type="dxa"/>
          </w:tcPr>
          <w:p w14:paraId="21CFB6BA" w14:textId="3B564573" w:rsidR="00BC4234" w:rsidRPr="00BC4234" w:rsidRDefault="00BC4234" w:rsidP="00BC4234">
            <w:pPr>
              <w:jc w:val="center"/>
              <w:rPr>
                <w:b/>
              </w:rPr>
            </w:pPr>
            <w:r w:rsidRPr="00BC4234">
              <w:rPr>
                <w:b/>
              </w:rPr>
              <w:t xml:space="preserve">DL timing </w:t>
            </w:r>
            <w:proofErr w:type="spellStart"/>
            <w:r w:rsidRPr="00BC4234">
              <w:rPr>
                <w:b/>
              </w:rPr>
              <w:t>adj</w:t>
            </w:r>
            <w:proofErr w:type="spellEnd"/>
            <w:r w:rsidRPr="00BC4234">
              <w:rPr>
                <w:b/>
              </w:rPr>
              <w:t xml:space="preserve"> per NPDDCH period (Ts)</w:t>
            </w:r>
          </w:p>
        </w:tc>
        <w:tc>
          <w:tcPr>
            <w:tcW w:w="1912" w:type="dxa"/>
          </w:tcPr>
          <w:p w14:paraId="38A1CCEC" w14:textId="63F5F1CD" w:rsidR="00BC4234" w:rsidRPr="00BC4234" w:rsidRDefault="00BC4234" w:rsidP="00BC4234">
            <w:pPr>
              <w:jc w:val="center"/>
              <w:rPr>
                <w:b/>
              </w:rPr>
            </w:pPr>
            <w:r w:rsidRPr="00BC4234">
              <w:rPr>
                <w:b/>
              </w:rPr>
              <w:t>NPDCCH period (</w:t>
            </w:r>
            <w:proofErr w:type="spellStart"/>
            <w:r w:rsidRPr="00BC4234">
              <w:rPr>
                <w:b/>
              </w:rPr>
              <w:t>ms</w:t>
            </w:r>
            <w:proofErr w:type="spellEnd"/>
            <w:r w:rsidRPr="00BC4234">
              <w:rPr>
                <w:b/>
              </w:rPr>
              <w:t>)</w:t>
            </w:r>
          </w:p>
        </w:tc>
        <w:tc>
          <w:tcPr>
            <w:tcW w:w="1913" w:type="dxa"/>
          </w:tcPr>
          <w:p w14:paraId="323F3AEC" w14:textId="0154D6CA" w:rsidR="00BC4234" w:rsidRPr="00BC4234" w:rsidRDefault="00BC4234" w:rsidP="00BC4234">
            <w:pPr>
              <w:jc w:val="center"/>
              <w:rPr>
                <w:b/>
              </w:rPr>
            </w:pPr>
            <w:r w:rsidRPr="00BC4234">
              <w:rPr>
                <w:b/>
              </w:rPr>
              <w:t>Equivalent time drift (ppm)</w:t>
            </w:r>
          </w:p>
        </w:tc>
        <w:tc>
          <w:tcPr>
            <w:tcW w:w="1913" w:type="dxa"/>
          </w:tcPr>
          <w:p w14:paraId="3EC44A9F" w14:textId="3AE91C8C" w:rsidR="00BC4234" w:rsidRPr="00BC4234" w:rsidRDefault="00BC4234" w:rsidP="00BC4234">
            <w:pPr>
              <w:jc w:val="center"/>
              <w:rPr>
                <w:b/>
              </w:rPr>
            </w:pPr>
            <w:r w:rsidRPr="00BC4234">
              <w:rPr>
                <w:b/>
              </w:rPr>
              <w:t>Equivalent UE speed (km/h)</w:t>
            </w:r>
          </w:p>
        </w:tc>
      </w:tr>
      <w:tr w:rsidR="00BC4234" w14:paraId="021A0864" w14:textId="77777777" w:rsidTr="00BC4234">
        <w:tc>
          <w:tcPr>
            <w:tcW w:w="1525" w:type="dxa"/>
          </w:tcPr>
          <w:p w14:paraId="53CAA2C3" w14:textId="2BA6BA01" w:rsidR="00BC4234" w:rsidRPr="00BC4234" w:rsidRDefault="00BC4234" w:rsidP="00BC4234">
            <w:pPr>
              <w:jc w:val="center"/>
              <w:rPr>
                <w:b/>
              </w:rPr>
            </w:pPr>
            <w:r>
              <w:rPr>
                <w:b/>
              </w:rPr>
              <w:t>A.7.1.17</w:t>
            </w:r>
          </w:p>
        </w:tc>
        <w:tc>
          <w:tcPr>
            <w:tcW w:w="2299" w:type="dxa"/>
          </w:tcPr>
          <w:p w14:paraId="1FD2E650" w14:textId="19CB5293" w:rsidR="00BC4234" w:rsidRPr="00BC4234" w:rsidRDefault="00BC4234" w:rsidP="00BC4234">
            <w:pPr>
              <w:jc w:val="center"/>
              <w:rPr>
                <w:b/>
              </w:rPr>
            </w:pPr>
            <w:r>
              <w:rPr>
                <w:b/>
              </w:rPr>
              <w:t>9</w:t>
            </w:r>
          </w:p>
        </w:tc>
        <w:tc>
          <w:tcPr>
            <w:tcW w:w="1912" w:type="dxa"/>
          </w:tcPr>
          <w:p w14:paraId="78DA4BDF" w14:textId="23D26043" w:rsidR="00BC4234" w:rsidRPr="00BC4234" w:rsidRDefault="00BC4234" w:rsidP="00BC4234">
            <w:pPr>
              <w:jc w:val="center"/>
              <w:rPr>
                <w:b/>
              </w:rPr>
            </w:pPr>
            <w:r>
              <w:rPr>
                <w:b/>
              </w:rPr>
              <w:t>8</w:t>
            </w:r>
          </w:p>
        </w:tc>
        <w:tc>
          <w:tcPr>
            <w:tcW w:w="1913" w:type="dxa"/>
          </w:tcPr>
          <w:p w14:paraId="699DAEC8" w14:textId="1C21BB94" w:rsidR="00BC4234" w:rsidRPr="00BC4234" w:rsidRDefault="00BC4234" w:rsidP="00BC4234">
            <w:pPr>
              <w:jc w:val="center"/>
              <w:rPr>
                <w:b/>
              </w:rPr>
            </w:pPr>
            <w:r>
              <w:rPr>
                <w:b/>
              </w:rPr>
              <w:t>36.62</w:t>
            </w:r>
          </w:p>
        </w:tc>
        <w:tc>
          <w:tcPr>
            <w:tcW w:w="1913" w:type="dxa"/>
          </w:tcPr>
          <w:p w14:paraId="614729C3" w14:textId="1EF6BBB9" w:rsidR="00BC4234" w:rsidRPr="00BC4234" w:rsidRDefault="00BC4234" w:rsidP="00BC4234">
            <w:pPr>
              <w:jc w:val="center"/>
              <w:rPr>
                <w:b/>
              </w:rPr>
            </w:pPr>
            <w:r>
              <w:rPr>
                <w:b/>
              </w:rPr>
              <w:t>39551</w:t>
            </w:r>
          </w:p>
        </w:tc>
      </w:tr>
      <w:tr w:rsidR="00BC4234" w14:paraId="7A9728ED" w14:textId="77777777" w:rsidTr="00BC4234">
        <w:tc>
          <w:tcPr>
            <w:tcW w:w="1525" w:type="dxa"/>
          </w:tcPr>
          <w:p w14:paraId="3BC0A30B" w14:textId="4F696818" w:rsidR="00BC4234" w:rsidRPr="00BC4234" w:rsidRDefault="00BC4234" w:rsidP="00BC4234">
            <w:pPr>
              <w:jc w:val="center"/>
              <w:rPr>
                <w:b/>
              </w:rPr>
            </w:pPr>
            <w:r>
              <w:rPr>
                <w:b/>
              </w:rPr>
              <w:t>A.7.1.18</w:t>
            </w:r>
          </w:p>
        </w:tc>
        <w:tc>
          <w:tcPr>
            <w:tcW w:w="2299" w:type="dxa"/>
          </w:tcPr>
          <w:p w14:paraId="683BB81C" w14:textId="282B9823" w:rsidR="00BC4234" w:rsidRPr="00BC4234" w:rsidRDefault="00BC4234" w:rsidP="00BC4234">
            <w:pPr>
              <w:jc w:val="center"/>
              <w:rPr>
                <w:b/>
              </w:rPr>
            </w:pPr>
            <w:r>
              <w:rPr>
                <w:b/>
              </w:rPr>
              <w:t>9</w:t>
            </w:r>
          </w:p>
        </w:tc>
        <w:tc>
          <w:tcPr>
            <w:tcW w:w="1912" w:type="dxa"/>
          </w:tcPr>
          <w:p w14:paraId="5612F638" w14:textId="67C01C19" w:rsidR="00BC4234" w:rsidRPr="00BC4234" w:rsidRDefault="00BC4234" w:rsidP="00BC4234">
            <w:pPr>
              <w:jc w:val="center"/>
              <w:rPr>
                <w:b/>
              </w:rPr>
            </w:pPr>
            <w:r>
              <w:rPr>
                <w:b/>
              </w:rPr>
              <w:t>64</w:t>
            </w:r>
          </w:p>
        </w:tc>
        <w:tc>
          <w:tcPr>
            <w:tcW w:w="1913" w:type="dxa"/>
          </w:tcPr>
          <w:p w14:paraId="307C9956" w14:textId="7AFBC9DC" w:rsidR="00BC4234" w:rsidRPr="00BC4234" w:rsidRDefault="00BC4234" w:rsidP="00BC4234">
            <w:pPr>
              <w:jc w:val="center"/>
              <w:rPr>
                <w:b/>
              </w:rPr>
            </w:pPr>
            <w:r>
              <w:rPr>
                <w:b/>
              </w:rPr>
              <w:t>4.58</w:t>
            </w:r>
          </w:p>
        </w:tc>
        <w:tc>
          <w:tcPr>
            <w:tcW w:w="1913" w:type="dxa"/>
          </w:tcPr>
          <w:p w14:paraId="37134DA9" w14:textId="1D507C32" w:rsidR="00BC4234" w:rsidRPr="00BC4234" w:rsidRDefault="00BC4234" w:rsidP="00BC4234">
            <w:pPr>
              <w:jc w:val="center"/>
              <w:rPr>
                <w:b/>
              </w:rPr>
            </w:pPr>
            <w:r>
              <w:rPr>
                <w:b/>
              </w:rPr>
              <w:t>4944</w:t>
            </w:r>
          </w:p>
        </w:tc>
      </w:tr>
    </w:tbl>
    <w:p w14:paraId="4457C1B2" w14:textId="2E040F3B" w:rsidR="00BC4234" w:rsidRDefault="00BC4234" w:rsidP="008161B6"/>
    <w:p w14:paraId="6CC91DAD" w14:textId="5CE889AA" w:rsidR="004D6FE1" w:rsidRDefault="004D6FE1" w:rsidP="008161B6">
      <w:r>
        <w:lastRenderedPageBreak/>
        <w:t xml:space="preserve">The rates of adjustment in Table 1 are unrealistic for </w:t>
      </w:r>
      <w:r w:rsidR="008E078C">
        <w:t xml:space="preserve">Cat NB1 UE. We believe typical implementations address much lower rates of adjustment and RAN4 tests should be modified to be more realistic of typical use cases. </w:t>
      </w:r>
    </w:p>
    <w:p w14:paraId="5FF620C3" w14:textId="2780B764" w:rsidR="008E078C" w:rsidRDefault="008E078C" w:rsidP="008161B6">
      <w:r>
        <w:t xml:space="preserve">In Table 2, we propose the modified rates of DL timing adjustment by test system. Instead of changing 9Ts per NPDCCH period, the proposed rates are 9Ts per 256ms (equivalent to max UL transmission time without a gap). </w:t>
      </w:r>
    </w:p>
    <w:p w14:paraId="274D30C1" w14:textId="430828FD" w:rsidR="008E078C" w:rsidRDefault="008E078C" w:rsidP="008E078C">
      <w:pPr>
        <w:pStyle w:val="Caption"/>
        <w:keepNext/>
        <w:jc w:val="center"/>
      </w:pPr>
      <w:r>
        <w:t>Table 2 Proposed DL timing adjustment rate in NB-IoT tests</w:t>
      </w:r>
    </w:p>
    <w:tbl>
      <w:tblPr>
        <w:tblStyle w:val="TableGrid"/>
        <w:tblW w:w="0" w:type="auto"/>
        <w:tblLook w:val="04A0" w:firstRow="1" w:lastRow="0" w:firstColumn="1" w:lastColumn="0" w:noHBand="0" w:noVBand="1"/>
      </w:tblPr>
      <w:tblGrid>
        <w:gridCol w:w="1525"/>
        <w:gridCol w:w="2299"/>
        <w:gridCol w:w="1912"/>
        <w:gridCol w:w="1913"/>
        <w:gridCol w:w="1913"/>
      </w:tblGrid>
      <w:tr w:rsidR="008E078C" w14:paraId="1BCC8F3D" w14:textId="77777777" w:rsidTr="003D5653">
        <w:tc>
          <w:tcPr>
            <w:tcW w:w="1525" w:type="dxa"/>
          </w:tcPr>
          <w:p w14:paraId="57543414" w14:textId="77777777" w:rsidR="008E078C" w:rsidRPr="00BC4234" w:rsidRDefault="008E078C" w:rsidP="003D5653">
            <w:pPr>
              <w:jc w:val="center"/>
              <w:rPr>
                <w:b/>
              </w:rPr>
            </w:pPr>
            <w:r w:rsidRPr="00BC4234">
              <w:rPr>
                <w:b/>
              </w:rPr>
              <w:t>Test</w:t>
            </w:r>
          </w:p>
        </w:tc>
        <w:tc>
          <w:tcPr>
            <w:tcW w:w="2299" w:type="dxa"/>
          </w:tcPr>
          <w:p w14:paraId="545EC68B" w14:textId="77777777" w:rsidR="008E078C" w:rsidRPr="00BC4234" w:rsidRDefault="008E078C" w:rsidP="003D5653">
            <w:pPr>
              <w:jc w:val="center"/>
              <w:rPr>
                <w:b/>
              </w:rPr>
            </w:pPr>
            <w:r w:rsidRPr="00BC4234">
              <w:rPr>
                <w:b/>
              </w:rPr>
              <w:t xml:space="preserve">DL timing </w:t>
            </w:r>
            <w:proofErr w:type="spellStart"/>
            <w:r w:rsidRPr="00BC4234">
              <w:rPr>
                <w:b/>
              </w:rPr>
              <w:t>adj</w:t>
            </w:r>
            <w:proofErr w:type="spellEnd"/>
            <w:r w:rsidRPr="00BC4234">
              <w:rPr>
                <w:b/>
              </w:rPr>
              <w:t xml:space="preserve"> per NPDDCH period (Ts)</w:t>
            </w:r>
          </w:p>
        </w:tc>
        <w:tc>
          <w:tcPr>
            <w:tcW w:w="1912" w:type="dxa"/>
          </w:tcPr>
          <w:p w14:paraId="52F3B62F" w14:textId="77777777" w:rsidR="008E078C" w:rsidRPr="00BC4234" w:rsidRDefault="008E078C" w:rsidP="003D5653">
            <w:pPr>
              <w:jc w:val="center"/>
              <w:rPr>
                <w:b/>
              </w:rPr>
            </w:pPr>
            <w:r w:rsidRPr="00BC4234">
              <w:rPr>
                <w:b/>
              </w:rPr>
              <w:t>NPDCCH period (</w:t>
            </w:r>
            <w:proofErr w:type="spellStart"/>
            <w:r w:rsidRPr="00BC4234">
              <w:rPr>
                <w:b/>
              </w:rPr>
              <w:t>ms</w:t>
            </w:r>
            <w:proofErr w:type="spellEnd"/>
            <w:r w:rsidRPr="00BC4234">
              <w:rPr>
                <w:b/>
              </w:rPr>
              <w:t>)</w:t>
            </w:r>
          </w:p>
        </w:tc>
        <w:tc>
          <w:tcPr>
            <w:tcW w:w="1913" w:type="dxa"/>
          </w:tcPr>
          <w:p w14:paraId="6AA1144B" w14:textId="77777777" w:rsidR="008E078C" w:rsidRPr="00BC4234" w:rsidRDefault="008E078C" w:rsidP="003D5653">
            <w:pPr>
              <w:jc w:val="center"/>
              <w:rPr>
                <w:b/>
              </w:rPr>
            </w:pPr>
            <w:r w:rsidRPr="00BC4234">
              <w:rPr>
                <w:b/>
              </w:rPr>
              <w:t>Equivalent time drift (ppm)</w:t>
            </w:r>
          </w:p>
        </w:tc>
        <w:tc>
          <w:tcPr>
            <w:tcW w:w="1913" w:type="dxa"/>
          </w:tcPr>
          <w:p w14:paraId="40947EAD" w14:textId="77777777" w:rsidR="008E078C" w:rsidRPr="00BC4234" w:rsidRDefault="008E078C" w:rsidP="003D5653">
            <w:pPr>
              <w:jc w:val="center"/>
              <w:rPr>
                <w:b/>
              </w:rPr>
            </w:pPr>
            <w:r w:rsidRPr="00BC4234">
              <w:rPr>
                <w:b/>
              </w:rPr>
              <w:t>Equivalent UE speed (km/h)</w:t>
            </w:r>
          </w:p>
        </w:tc>
      </w:tr>
      <w:tr w:rsidR="008E078C" w14:paraId="454D4AAF" w14:textId="77777777" w:rsidTr="003D5653">
        <w:tc>
          <w:tcPr>
            <w:tcW w:w="1525" w:type="dxa"/>
          </w:tcPr>
          <w:p w14:paraId="119FC937" w14:textId="77777777" w:rsidR="008E078C" w:rsidRPr="00BC4234" w:rsidRDefault="008E078C" w:rsidP="003D5653">
            <w:pPr>
              <w:jc w:val="center"/>
              <w:rPr>
                <w:b/>
              </w:rPr>
            </w:pPr>
            <w:r>
              <w:rPr>
                <w:b/>
              </w:rPr>
              <w:t>A.7.1.17</w:t>
            </w:r>
          </w:p>
        </w:tc>
        <w:tc>
          <w:tcPr>
            <w:tcW w:w="2299" w:type="dxa"/>
          </w:tcPr>
          <w:p w14:paraId="39F70358" w14:textId="77777777" w:rsidR="008E078C" w:rsidRPr="00BC4234" w:rsidRDefault="008E078C" w:rsidP="003D5653">
            <w:pPr>
              <w:jc w:val="center"/>
              <w:rPr>
                <w:b/>
              </w:rPr>
            </w:pPr>
            <w:r>
              <w:rPr>
                <w:b/>
              </w:rPr>
              <w:t>9</w:t>
            </w:r>
          </w:p>
        </w:tc>
        <w:tc>
          <w:tcPr>
            <w:tcW w:w="1912" w:type="dxa"/>
          </w:tcPr>
          <w:p w14:paraId="544821EE" w14:textId="7AA770A2" w:rsidR="008E078C" w:rsidRPr="00BC4234" w:rsidRDefault="008E078C" w:rsidP="003D5653">
            <w:pPr>
              <w:jc w:val="center"/>
              <w:rPr>
                <w:b/>
              </w:rPr>
            </w:pPr>
            <w:r>
              <w:rPr>
                <w:b/>
              </w:rPr>
              <w:t>256</w:t>
            </w:r>
          </w:p>
        </w:tc>
        <w:tc>
          <w:tcPr>
            <w:tcW w:w="1913" w:type="dxa"/>
          </w:tcPr>
          <w:p w14:paraId="6E4A94EE" w14:textId="61149B80" w:rsidR="008E078C" w:rsidRPr="00BC4234" w:rsidRDefault="008E078C" w:rsidP="003D5653">
            <w:pPr>
              <w:jc w:val="center"/>
              <w:rPr>
                <w:b/>
              </w:rPr>
            </w:pPr>
            <w:r>
              <w:rPr>
                <w:b/>
              </w:rPr>
              <w:t>1.14</w:t>
            </w:r>
          </w:p>
        </w:tc>
        <w:tc>
          <w:tcPr>
            <w:tcW w:w="1913" w:type="dxa"/>
          </w:tcPr>
          <w:p w14:paraId="3E4056C3" w14:textId="17C7C9B2" w:rsidR="008E078C" w:rsidRPr="00BC4234" w:rsidRDefault="008E078C" w:rsidP="003D5653">
            <w:pPr>
              <w:jc w:val="center"/>
              <w:rPr>
                <w:b/>
              </w:rPr>
            </w:pPr>
            <w:r>
              <w:rPr>
                <w:b/>
              </w:rPr>
              <w:t>1236</w:t>
            </w:r>
          </w:p>
        </w:tc>
      </w:tr>
      <w:tr w:rsidR="008E078C" w14:paraId="5DD73D08" w14:textId="77777777" w:rsidTr="003D5653">
        <w:tc>
          <w:tcPr>
            <w:tcW w:w="1525" w:type="dxa"/>
          </w:tcPr>
          <w:p w14:paraId="4136FF3B" w14:textId="77777777" w:rsidR="008E078C" w:rsidRPr="00BC4234" w:rsidRDefault="008E078C" w:rsidP="003D5653">
            <w:pPr>
              <w:jc w:val="center"/>
              <w:rPr>
                <w:b/>
              </w:rPr>
            </w:pPr>
            <w:r>
              <w:rPr>
                <w:b/>
              </w:rPr>
              <w:t>A.7.1.18</w:t>
            </w:r>
          </w:p>
        </w:tc>
        <w:tc>
          <w:tcPr>
            <w:tcW w:w="2299" w:type="dxa"/>
          </w:tcPr>
          <w:p w14:paraId="75EA443C" w14:textId="77777777" w:rsidR="008E078C" w:rsidRPr="00BC4234" w:rsidRDefault="008E078C" w:rsidP="003D5653">
            <w:pPr>
              <w:jc w:val="center"/>
              <w:rPr>
                <w:b/>
              </w:rPr>
            </w:pPr>
            <w:r>
              <w:rPr>
                <w:b/>
              </w:rPr>
              <w:t>9</w:t>
            </w:r>
          </w:p>
        </w:tc>
        <w:tc>
          <w:tcPr>
            <w:tcW w:w="1912" w:type="dxa"/>
          </w:tcPr>
          <w:p w14:paraId="3748AEC7" w14:textId="3FEDDFA2" w:rsidR="008E078C" w:rsidRPr="00BC4234" w:rsidRDefault="008E078C" w:rsidP="003D5653">
            <w:pPr>
              <w:jc w:val="center"/>
              <w:rPr>
                <w:b/>
              </w:rPr>
            </w:pPr>
            <w:r>
              <w:rPr>
                <w:b/>
              </w:rPr>
              <w:t>256</w:t>
            </w:r>
          </w:p>
        </w:tc>
        <w:tc>
          <w:tcPr>
            <w:tcW w:w="1913" w:type="dxa"/>
          </w:tcPr>
          <w:p w14:paraId="7A65E13B" w14:textId="31452586" w:rsidR="008E078C" w:rsidRPr="00BC4234" w:rsidRDefault="008E078C" w:rsidP="003D5653">
            <w:pPr>
              <w:jc w:val="center"/>
              <w:rPr>
                <w:b/>
              </w:rPr>
            </w:pPr>
            <w:r>
              <w:rPr>
                <w:b/>
              </w:rPr>
              <w:t>1.14</w:t>
            </w:r>
          </w:p>
        </w:tc>
        <w:tc>
          <w:tcPr>
            <w:tcW w:w="1913" w:type="dxa"/>
          </w:tcPr>
          <w:p w14:paraId="317E8594" w14:textId="3A5BA582" w:rsidR="008E078C" w:rsidRPr="00BC4234" w:rsidRDefault="008E078C" w:rsidP="003D5653">
            <w:pPr>
              <w:jc w:val="center"/>
              <w:rPr>
                <w:b/>
              </w:rPr>
            </w:pPr>
            <w:r>
              <w:rPr>
                <w:b/>
              </w:rPr>
              <w:t>1236</w:t>
            </w:r>
          </w:p>
        </w:tc>
      </w:tr>
    </w:tbl>
    <w:p w14:paraId="10083E5D" w14:textId="77777777" w:rsidR="008E078C" w:rsidRPr="004B2F7A" w:rsidRDefault="008E078C" w:rsidP="008161B6"/>
    <w:p w14:paraId="5CAA914C" w14:textId="0F44159F" w:rsidR="004B5299" w:rsidRPr="004B5299" w:rsidRDefault="004B5299" w:rsidP="008161B6">
      <w:pPr>
        <w:rPr>
          <w:b/>
        </w:rPr>
      </w:pPr>
      <w:r w:rsidRPr="004B5299">
        <w:rPr>
          <w:b/>
        </w:rPr>
        <w:t>Proposal 2. Modify the DL timing adjustment by test system from current values in Table 1 to modified values in Table 2.</w:t>
      </w:r>
    </w:p>
    <w:p w14:paraId="63160C28" w14:textId="11B13CCC" w:rsidR="00782901" w:rsidRDefault="00782901" w:rsidP="008161B6">
      <w:r>
        <w:t>Accompanying CR</w:t>
      </w:r>
      <w:r w:rsidR="00A004BA">
        <w:t>s</w:t>
      </w:r>
      <w:r>
        <w:t xml:space="preserve"> with proposed change </w:t>
      </w:r>
      <w:r w:rsidR="00A004BA">
        <w:t>are</w:t>
      </w:r>
      <w:r>
        <w:t xml:space="preserve"> also submitted</w:t>
      </w:r>
      <w:r w:rsidR="00A004BA">
        <w:t xml:space="preserve"> [4][5]</w:t>
      </w:r>
      <w:r>
        <w:t>.</w:t>
      </w:r>
    </w:p>
    <w:p w14:paraId="672248F5" w14:textId="72592F39" w:rsidR="005D4434" w:rsidRDefault="00782901" w:rsidP="00782901">
      <w:pPr>
        <w:pStyle w:val="Heading1"/>
      </w:pPr>
      <w:r>
        <w:t>Conclusions</w:t>
      </w:r>
    </w:p>
    <w:p w14:paraId="24AD7845" w14:textId="009A1D82" w:rsidR="000171F5" w:rsidRDefault="000171F5" w:rsidP="000171F5">
      <w:pPr>
        <w:rPr>
          <w:b/>
          <w:lang w:val="en-US"/>
        </w:rPr>
      </w:pPr>
      <w:r w:rsidRPr="00936F3A">
        <w:rPr>
          <w:b/>
          <w:lang w:val="en-US"/>
        </w:rPr>
        <w:t xml:space="preserve">Observation 1. UE transmit timing accuracy test requirements for Cat NB1 UE in A.7.1.18 </w:t>
      </w:r>
      <w:r w:rsidR="00DB3F4C">
        <w:rPr>
          <w:b/>
          <w:lang w:val="en-US"/>
        </w:rPr>
        <w:t>are</w:t>
      </w:r>
      <w:r w:rsidRPr="00936F3A">
        <w:rPr>
          <w:b/>
          <w:lang w:val="en-US"/>
        </w:rPr>
        <w:t xml:space="preserve"> not consistent with those of Cat M1 UE in A.7.1.15 and are made tighter.</w:t>
      </w:r>
    </w:p>
    <w:p w14:paraId="336AC6FD" w14:textId="778800F7" w:rsidR="004B5299" w:rsidRPr="00936F3A" w:rsidRDefault="004B5299" w:rsidP="000171F5">
      <w:pPr>
        <w:rPr>
          <w:b/>
          <w:lang w:val="en-US"/>
        </w:rPr>
      </w:pPr>
      <w:r w:rsidRPr="004B5299">
        <w:rPr>
          <w:b/>
          <w:lang w:val="en-US"/>
        </w:rPr>
        <w:t>Observation 2. The rate of DL timing adjustment by the test system in A.7.1.17-18 are unreasonabl</w:t>
      </w:r>
      <w:r>
        <w:rPr>
          <w:b/>
          <w:lang w:val="en-US"/>
        </w:rPr>
        <w:t>y</w:t>
      </w:r>
      <w:r w:rsidRPr="004B5299">
        <w:rPr>
          <w:b/>
          <w:lang w:val="en-US"/>
        </w:rPr>
        <w:t xml:space="preserve"> high for a Cat NB1 UE</w:t>
      </w:r>
      <w:r>
        <w:rPr>
          <w:b/>
          <w:lang w:val="en-US"/>
        </w:rPr>
        <w:t xml:space="preserve"> (Table 1)</w:t>
      </w:r>
      <w:r w:rsidRPr="004B5299">
        <w:rPr>
          <w:b/>
          <w:lang w:val="en-US"/>
        </w:rPr>
        <w:t>.</w:t>
      </w:r>
    </w:p>
    <w:p w14:paraId="45D58880" w14:textId="2241D22F" w:rsidR="000171F5" w:rsidRPr="00936F3A" w:rsidRDefault="000171F5" w:rsidP="000171F5">
      <w:pPr>
        <w:rPr>
          <w:b/>
        </w:rPr>
      </w:pPr>
      <w:r w:rsidRPr="00936F3A">
        <w:rPr>
          <w:b/>
        </w:rPr>
        <w:t xml:space="preserve">Observation </w:t>
      </w:r>
      <w:r w:rsidR="004B5299">
        <w:rPr>
          <w:b/>
        </w:rPr>
        <w:t>3</w:t>
      </w:r>
      <w:r w:rsidRPr="00936F3A">
        <w:rPr>
          <w:b/>
        </w:rPr>
        <w:t xml:space="preserve">. </w:t>
      </w:r>
      <w:r w:rsidR="00311435">
        <w:rPr>
          <w:b/>
        </w:rPr>
        <w:t>R</w:t>
      </w:r>
      <w:r w:rsidRPr="00936F3A">
        <w:rPr>
          <w:b/>
        </w:rPr>
        <w:t xml:space="preserve">esidual frequency error in Cat NB1 can result up to 1.5 Ts of timing drift during an ongoing UL transmission with repetition. </w:t>
      </w:r>
    </w:p>
    <w:p w14:paraId="2AE2556C" w14:textId="0C22B06C" w:rsidR="000171F5" w:rsidRPr="00936F3A" w:rsidRDefault="000171F5" w:rsidP="000171F5">
      <w:pPr>
        <w:rPr>
          <w:b/>
        </w:rPr>
      </w:pPr>
      <w:r w:rsidRPr="00936F3A">
        <w:rPr>
          <w:b/>
        </w:rPr>
        <w:t xml:space="preserve">Observation </w:t>
      </w:r>
      <w:r w:rsidR="004B5299">
        <w:rPr>
          <w:b/>
        </w:rPr>
        <w:t>4</w:t>
      </w:r>
      <w:r w:rsidRPr="00936F3A">
        <w:rPr>
          <w:b/>
        </w:rPr>
        <w:t>. Timing drift due to frequency drift as a result of XO heating up can be as large as 10Ts for low-cost XO.</w:t>
      </w:r>
    </w:p>
    <w:p w14:paraId="72735790" w14:textId="3304EEC7" w:rsidR="000171F5" w:rsidRPr="00936F3A" w:rsidRDefault="000171F5" w:rsidP="000171F5">
      <w:pPr>
        <w:rPr>
          <w:b/>
        </w:rPr>
      </w:pPr>
      <w:r w:rsidRPr="00936F3A">
        <w:rPr>
          <w:b/>
        </w:rPr>
        <w:t xml:space="preserve">Observation </w:t>
      </w:r>
      <w:r w:rsidR="004B5299">
        <w:rPr>
          <w:b/>
        </w:rPr>
        <w:t>5</w:t>
      </w:r>
      <w:r w:rsidRPr="00936F3A">
        <w:rPr>
          <w:b/>
        </w:rPr>
        <w:t xml:space="preserve">. Lower operating BW of Cat NB1 compared to Cat M1 leads to worse UL timing resolution and </w:t>
      </w:r>
      <w:r>
        <w:rPr>
          <w:b/>
        </w:rPr>
        <w:t>degrad</w:t>
      </w:r>
      <w:r w:rsidRPr="00936F3A">
        <w:rPr>
          <w:b/>
        </w:rPr>
        <w:t>ed transmit timing accuracy.</w:t>
      </w:r>
    </w:p>
    <w:p w14:paraId="62758D46" w14:textId="2B05D49B" w:rsidR="00782901" w:rsidRDefault="000171F5" w:rsidP="00782901">
      <w:pPr>
        <w:rPr>
          <w:b/>
        </w:rPr>
      </w:pPr>
      <w:r w:rsidRPr="000171F5">
        <w:rPr>
          <w:b/>
        </w:rPr>
        <w:t>Proposal 1. Make test requirements for Cat NB1 UE in A.7.1.18 consistent with test requirements for Cat M1 UE in A.7.1.15 by removing step c) in test requirements.</w:t>
      </w:r>
    </w:p>
    <w:p w14:paraId="19B9F802" w14:textId="63201D9D" w:rsidR="004B5299" w:rsidRPr="000171F5" w:rsidRDefault="004B5299" w:rsidP="00782901">
      <w:pPr>
        <w:rPr>
          <w:b/>
        </w:rPr>
      </w:pPr>
      <w:r w:rsidRPr="004B5299">
        <w:rPr>
          <w:b/>
        </w:rPr>
        <w:t>Proposal 2. Modify the DL timing adjustment by test system from current values in Table 1 to modified values in Table 2.</w:t>
      </w:r>
    </w:p>
    <w:p w14:paraId="0C633F9D" w14:textId="77777777" w:rsidR="00797CE5" w:rsidRDefault="00797CE5" w:rsidP="006050F7">
      <w:pPr>
        <w:pStyle w:val="Heading1"/>
        <w:numPr>
          <w:ilvl w:val="0"/>
          <w:numId w:val="0"/>
        </w:numPr>
        <w:rPr>
          <w:lang w:val="en-US"/>
        </w:rPr>
      </w:pPr>
      <w:r>
        <w:rPr>
          <w:lang w:val="en-US"/>
        </w:rPr>
        <w:t>References</w:t>
      </w:r>
    </w:p>
    <w:p w14:paraId="46DF4E79" w14:textId="61EB3851" w:rsidR="00942A6C" w:rsidRDefault="00E7044A" w:rsidP="00FE0F09">
      <w:r>
        <w:t xml:space="preserve">[1] </w:t>
      </w:r>
      <w:r w:rsidR="00FE0F09">
        <w:t>TS 36.133</w:t>
      </w:r>
    </w:p>
    <w:p w14:paraId="17DC72F0" w14:textId="72C0B9F6" w:rsidR="008161B6" w:rsidRDefault="008161B6" w:rsidP="00FE0F09">
      <w:r>
        <w:t>[2] TS 36.101</w:t>
      </w:r>
    </w:p>
    <w:p w14:paraId="66AB0934" w14:textId="62E515B0" w:rsidR="008161B6" w:rsidRDefault="008161B6" w:rsidP="00FE0F09">
      <w:r>
        <w:t>[3] R4-164201</w:t>
      </w:r>
    </w:p>
    <w:p w14:paraId="097DFE99" w14:textId="7C820DAC" w:rsidR="00A004BA" w:rsidRDefault="00A004BA" w:rsidP="00FE0F09">
      <w:r>
        <w:t>[4] R4-1900177</w:t>
      </w:r>
    </w:p>
    <w:p w14:paraId="24537114" w14:textId="10EE2EC1" w:rsidR="00A004BA" w:rsidRDefault="00A004BA" w:rsidP="00FE0F09">
      <w:r>
        <w:t>[5] R4-1900181</w:t>
      </w:r>
      <w:bookmarkStart w:id="0" w:name="_GoBack"/>
      <w:bookmarkEnd w:id="0"/>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F9BB2" w14:textId="77777777" w:rsidR="00A1026E" w:rsidRDefault="00A1026E">
      <w:r>
        <w:separator/>
      </w:r>
    </w:p>
  </w:endnote>
  <w:endnote w:type="continuationSeparator" w:id="0">
    <w:p w14:paraId="79DF9C56" w14:textId="77777777" w:rsidR="00A1026E" w:rsidRDefault="00A1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E411D4" w:rsidRDefault="00E41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E411D4" w:rsidRDefault="00E411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E411D4" w:rsidRDefault="00E411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E5A05" w14:textId="77777777" w:rsidR="00A1026E" w:rsidRDefault="00A1026E">
      <w:r>
        <w:separator/>
      </w:r>
    </w:p>
  </w:footnote>
  <w:footnote w:type="continuationSeparator" w:id="0">
    <w:p w14:paraId="6920D01B" w14:textId="77777777" w:rsidR="00A1026E" w:rsidRDefault="00A10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207B5"/>
    <w:multiLevelType w:val="hybridMultilevel"/>
    <w:tmpl w:val="5A144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3195D"/>
    <w:multiLevelType w:val="hybridMultilevel"/>
    <w:tmpl w:val="68C4A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0C43B1"/>
    <w:multiLevelType w:val="hybridMultilevel"/>
    <w:tmpl w:val="61A8D73C"/>
    <w:lvl w:ilvl="0" w:tplc="E3CCB16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425DA1"/>
    <w:multiLevelType w:val="hybridMultilevel"/>
    <w:tmpl w:val="58AE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8065F"/>
    <w:multiLevelType w:val="hybridMultilevel"/>
    <w:tmpl w:val="1344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45426"/>
    <w:multiLevelType w:val="hybridMultilevel"/>
    <w:tmpl w:val="F1C00A94"/>
    <w:lvl w:ilvl="0" w:tplc="E500F13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67B38"/>
    <w:multiLevelType w:val="hybridMultilevel"/>
    <w:tmpl w:val="E99ED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4E4865"/>
    <w:multiLevelType w:val="hybridMultilevel"/>
    <w:tmpl w:val="2A7C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536B5"/>
    <w:multiLevelType w:val="hybridMultilevel"/>
    <w:tmpl w:val="FF4C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4"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1365E"/>
    <w:multiLevelType w:val="hybridMultilevel"/>
    <w:tmpl w:val="D45A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6"/>
  </w:num>
  <w:num w:numId="3">
    <w:abstractNumId w:val="43"/>
  </w:num>
  <w:num w:numId="4">
    <w:abstractNumId w:val="15"/>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41"/>
  </w:num>
  <w:num w:numId="8">
    <w:abstractNumId w:val="22"/>
  </w:num>
  <w:num w:numId="9">
    <w:abstractNumId w:val="23"/>
  </w:num>
  <w:num w:numId="10">
    <w:abstractNumId w:val="21"/>
  </w:num>
  <w:num w:numId="11">
    <w:abstractNumId w:val="46"/>
  </w:num>
  <w:num w:numId="12">
    <w:abstractNumId w:val="29"/>
  </w:num>
  <w:num w:numId="13">
    <w:abstractNumId w:val="37"/>
  </w:num>
  <w:num w:numId="14">
    <w:abstractNumId w:val="27"/>
  </w:num>
  <w:num w:numId="15">
    <w:abstractNumId w:val="47"/>
  </w:num>
  <w:num w:numId="16">
    <w:abstractNumId w:val="42"/>
  </w:num>
  <w:num w:numId="17">
    <w:abstractNumId w:val="39"/>
  </w:num>
  <w:num w:numId="18">
    <w:abstractNumId w:val="16"/>
  </w:num>
  <w:num w:numId="19">
    <w:abstractNumId w:val="30"/>
  </w:num>
  <w:num w:numId="20">
    <w:abstractNumId w:val="3"/>
  </w:num>
  <w:num w:numId="21">
    <w:abstractNumId w:val="34"/>
  </w:num>
  <w:num w:numId="22">
    <w:abstractNumId w:val="0"/>
  </w:num>
  <w:num w:numId="23">
    <w:abstractNumId w:val="32"/>
  </w:num>
  <w:num w:numId="24">
    <w:abstractNumId w:val="28"/>
  </w:num>
  <w:num w:numId="25">
    <w:abstractNumId w:val="9"/>
  </w:num>
  <w:num w:numId="26">
    <w:abstractNumId w:val="33"/>
  </w:num>
  <w:num w:numId="27">
    <w:abstractNumId w:val="11"/>
  </w:num>
  <w:num w:numId="28">
    <w:abstractNumId w:val="8"/>
  </w:num>
  <w:num w:numId="29">
    <w:abstractNumId w:val="18"/>
  </w:num>
  <w:num w:numId="30">
    <w:abstractNumId w:val="20"/>
  </w:num>
  <w:num w:numId="31">
    <w:abstractNumId w:val="4"/>
  </w:num>
  <w:num w:numId="32">
    <w:abstractNumId w:val="44"/>
  </w:num>
  <w:num w:numId="33">
    <w:abstractNumId w:val="7"/>
  </w:num>
  <w:num w:numId="34">
    <w:abstractNumId w:val="19"/>
  </w:num>
  <w:num w:numId="35">
    <w:abstractNumId w:val="45"/>
  </w:num>
  <w:num w:numId="36">
    <w:abstractNumId w:val="13"/>
  </w:num>
  <w:num w:numId="37">
    <w:abstractNumId w:val="21"/>
  </w:num>
  <w:num w:numId="38">
    <w:abstractNumId w:val="21"/>
  </w:num>
  <w:num w:numId="39">
    <w:abstractNumId w:val="17"/>
  </w:num>
  <w:num w:numId="40">
    <w:abstractNumId w:val="10"/>
  </w:num>
  <w:num w:numId="41">
    <w:abstractNumId w:val="12"/>
  </w:num>
  <w:num w:numId="42">
    <w:abstractNumId w:val="24"/>
  </w:num>
  <w:num w:numId="43">
    <w:abstractNumId w:val="31"/>
  </w:num>
  <w:num w:numId="44">
    <w:abstractNumId w:val="14"/>
  </w:num>
  <w:num w:numId="45">
    <w:abstractNumId w:val="6"/>
  </w:num>
  <w:num w:numId="46">
    <w:abstractNumId w:val="5"/>
  </w:num>
  <w:num w:numId="47">
    <w:abstractNumId w:val="25"/>
  </w:num>
  <w:num w:numId="48">
    <w:abstractNumId w:val="35"/>
  </w:num>
  <w:num w:numId="49">
    <w:abstractNumId w:val="40"/>
  </w:num>
  <w:num w:numId="5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46"/>
    <w:rsid w:val="00000A54"/>
    <w:rsid w:val="00000E30"/>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1F5"/>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6BD"/>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5B5"/>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501"/>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170"/>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40C"/>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D65"/>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075DD"/>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0A1"/>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4B"/>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C25"/>
    <w:rsid w:val="001B4D69"/>
    <w:rsid w:val="001B4DD5"/>
    <w:rsid w:val="001B5847"/>
    <w:rsid w:val="001B590B"/>
    <w:rsid w:val="001B61DE"/>
    <w:rsid w:val="001B66C2"/>
    <w:rsid w:val="001B674A"/>
    <w:rsid w:val="001B68A0"/>
    <w:rsid w:val="001B6982"/>
    <w:rsid w:val="001B6A05"/>
    <w:rsid w:val="001B6B77"/>
    <w:rsid w:val="001B7E76"/>
    <w:rsid w:val="001B7EC6"/>
    <w:rsid w:val="001B7EF9"/>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54"/>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4D"/>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1E2E"/>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435"/>
    <w:rsid w:val="00311507"/>
    <w:rsid w:val="00311D14"/>
    <w:rsid w:val="00311D70"/>
    <w:rsid w:val="00311EF9"/>
    <w:rsid w:val="003124BC"/>
    <w:rsid w:val="00312747"/>
    <w:rsid w:val="00312B6C"/>
    <w:rsid w:val="00312C3D"/>
    <w:rsid w:val="00312E53"/>
    <w:rsid w:val="00312FFC"/>
    <w:rsid w:val="003130E5"/>
    <w:rsid w:val="003136B8"/>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B9A"/>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2F5"/>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11"/>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075"/>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2F7A"/>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299"/>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8C9"/>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486"/>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6FE1"/>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6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17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243"/>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0AD"/>
    <w:rsid w:val="005B03E7"/>
    <w:rsid w:val="005B0860"/>
    <w:rsid w:val="005B0AF1"/>
    <w:rsid w:val="005B0D7B"/>
    <w:rsid w:val="005B192E"/>
    <w:rsid w:val="005B21B5"/>
    <w:rsid w:val="005B26FD"/>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434"/>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A42"/>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07B21"/>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D1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BFC"/>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08"/>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4EFA"/>
    <w:rsid w:val="006352DC"/>
    <w:rsid w:val="00635564"/>
    <w:rsid w:val="006358AE"/>
    <w:rsid w:val="00635924"/>
    <w:rsid w:val="0063592D"/>
    <w:rsid w:val="00635B05"/>
    <w:rsid w:val="00635B23"/>
    <w:rsid w:val="00635D35"/>
    <w:rsid w:val="00635DFA"/>
    <w:rsid w:val="00635E06"/>
    <w:rsid w:val="00635FF3"/>
    <w:rsid w:val="00636784"/>
    <w:rsid w:val="006367FE"/>
    <w:rsid w:val="00636C9D"/>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BF"/>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135"/>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01"/>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2E"/>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29"/>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29E"/>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2FA5"/>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472"/>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D48"/>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1B6"/>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5F82"/>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04D"/>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78C"/>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9DA"/>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3A"/>
    <w:rsid w:val="00936FC1"/>
    <w:rsid w:val="009371A0"/>
    <w:rsid w:val="0093763B"/>
    <w:rsid w:val="009379C5"/>
    <w:rsid w:val="00937F58"/>
    <w:rsid w:val="00940048"/>
    <w:rsid w:val="009401D3"/>
    <w:rsid w:val="00940474"/>
    <w:rsid w:val="0094137D"/>
    <w:rsid w:val="009416AD"/>
    <w:rsid w:val="009417D0"/>
    <w:rsid w:val="00941E9A"/>
    <w:rsid w:val="009421AA"/>
    <w:rsid w:val="00942503"/>
    <w:rsid w:val="009428C1"/>
    <w:rsid w:val="009428CB"/>
    <w:rsid w:val="009428E7"/>
    <w:rsid w:val="00942A6C"/>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317"/>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11C"/>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A9A"/>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093"/>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47"/>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AA0"/>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7BC"/>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4BA"/>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6E"/>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715"/>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428"/>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0C6"/>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6B6"/>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697"/>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6CE"/>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27F"/>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2F6"/>
    <w:rsid w:val="00B545F3"/>
    <w:rsid w:val="00B5471A"/>
    <w:rsid w:val="00B54954"/>
    <w:rsid w:val="00B54AFF"/>
    <w:rsid w:val="00B54D93"/>
    <w:rsid w:val="00B559FA"/>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A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5F05"/>
    <w:rsid w:val="00B761B3"/>
    <w:rsid w:val="00B761EB"/>
    <w:rsid w:val="00B763D4"/>
    <w:rsid w:val="00B76411"/>
    <w:rsid w:val="00B7658D"/>
    <w:rsid w:val="00B768BC"/>
    <w:rsid w:val="00B76B55"/>
    <w:rsid w:val="00B76D54"/>
    <w:rsid w:val="00B77292"/>
    <w:rsid w:val="00B77413"/>
    <w:rsid w:val="00B774A6"/>
    <w:rsid w:val="00B7772E"/>
    <w:rsid w:val="00B777FB"/>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28B"/>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23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C1F"/>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70B"/>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08"/>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057"/>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6966"/>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475"/>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2CB"/>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4C"/>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7DC"/>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4C6E"/>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0F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1D4"/>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7FD"/>
    <w:rsid w:val="00E66E90"/>
    <w:rsid w:val="00E66FB9"/>
    <w:rsid w:val="00E673D6"/>
    <w:rsid w:val="00E6749F"/>
    <w:rsid w:val="00E67AAC"/>
    <w:rsid w:val="00E67EEB"/>
    <w:rsid w:val="00E703F4"/>
    <w:rsid w:val="00E7044A"/>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55"/>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2A1"/>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44"/>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0E"/>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7B3"/>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D79F4"/>
    <w:rsid w:val="00FE013A"/>
    <w:rsid w:val="00FE0CF1"/>
    <w:rsid w:val="00FE0F09"/>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Heading4Char">
    <w:name w:val="Heading 4 Char"/>
    <w:aliases w:val="h4 Char"/>
    <w:basedOn w:val="DefaultParagraphFont"/>
    <w:link w:val="Heading4"/>
    <w:rsid w:val="006463B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65029-1FF3-47F1-B6DB-1C39773F9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172</TotalTime>
  <Pages>4</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18</cp:revision>
  <cp:lastPrinted>2009-04-22T21:01:00Z</cp:lastPrinted>
  <dcterms:created xsi:type="dcterms:W3CDTF">2019-02-05T18:32:00Z</dcterms:created>
  <dcterms:modified xsi:type="dcterms:W3CDTF">2019-02-14T16:11:00Z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